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0840" w14:textId="77777777" w:rsidR="00BA6024" w:rsidRDefault="00BA6024" w:rsidP="006E5C6C"/>
    <w:p w14:paraId="7EAD1D09" w14:textId="15BA4C69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24C8E357" w14:textId="77777777" w:rsidR="00BA6024" w:rsidRPr="00BA6024" w:rsidRDefault="00BA6024" w:rsidP="00B87D91">
      <w:pPr>
        <w:rPr>
          <w:b/>
          <w:color w:val="FF5200" w:themeColor="accent2"/>
          <w:sz w:val="16"/>
          <w:szCs w:val="16"/>
        </w:rPr>
      </w:pPr>
    </w:p>
    <w:p w14:paraId="35A57071" w14:textId="15421AC7" w:rsidR="005221C3" w:rsidRDefault="008B1A2C" w:rsidP="005221C3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0D3F51" w:rsidRPr="005B0CD3">
        <w:rPr>
          <w:b/>
          <w:color w:val="FF5200" w:themeColor="accent2"/>
          <w:sz w:val="36"/>
          <w:szCs w:val="36"/>
        </w:rPr>
        <w:t>„</w:t>
      </w:r>
      <w:r w:rsidR="00FF7B7E" w:rsidRPr="00FF7B7E">
        <w:rPr>
          <w:b/>
          <w:color w:val="FF5200" w:themeColor="accent2"/>
          <w:sz w:val="36"/>
          <w:szCs w:val="36"/>
        </w:rPr>
        <w:t>Diagnostika a přepočty mostních konstrukcí v obvodu OŘ Ostrava - 2026</w:t>
      </w:r>
      <w:r w:rsidR="000D3F51" w:rsidRPr="005B0CD3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</w:t>
      </w:r>
    </w:p>
    <w:p w14:paraId="523FE11F" w14:textId="336FD813" w:rsidR="008B1A2C" w:rsidRPr="00F7000C" w:rsidRDefault="000128D4" w:rsidP="00B87D91">
      <w:pPr>
        <w:rPr>
          <w:b/>
          <w:color w:val="FF5200" w:themeColor="accent2"/>
          <w:sz w:val="32"/>
          <w:szCs w:val="32"/>
        </w:rPr>
      </w:pPr>
      <w:r w:rsidRPr="00F7000C">
        <w:rPr>
          <w:b/>
          <w:color w:val="FF5200" w:themeColor="accent2"/>
          <w:sz w:val="32"/>
          <w:szCs w:val="32"/>
        </w:rPr>
        <w:t>vedené pod č.</w:t>
      </w:r>
      <w:r w:rsidR="00102B68" w:rsidRPr="00F7000C">
        <w:rPr>
          <w:b/>
          <w:color w:val="FF5200" w:themeColor="accent2"/>
          <w:sz w:val="32"/>
          <w:szCs w:val="32"/>
        </w:rPr>
        <w:t xml:space="preserve"> </w:t>
      </w:r>
      <w:r w:rsidRPr="00F7000C">
        <w:rPr>
          <w:b/>
          <w:color w:val="FF5200" w:themeColor="accent2"/>
          <w:sz w:val="32"/>
          <w:szCs w:val="32"/>
        </w:rPr>
        <w:t xml:space="preserve">j. </w:t>
      </w:r>
      <w:r w:rsidR="00FF7B7E" w:rsidRPr="00FF7B7E">
        <w:rPr>
          <w:b/>
          <w:color w:val="FF5200" w:themeColor="accent2"/>
          <w:sz w:val="32"/>
          <w:szCs w:val="32"/>
        </w:rPr>
        <w:t>136602/2026-SŽ-GŘ-O15</w:t>
      </w:r>
    </w:p>
    <w:p w14:paraId="1972AE6F" w14:textId="77777777" w:rsidR="005221C3" w:rsidRPr="00B87D91" w:rsidRDefault="005221C3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rFonts w:asciiTheme="minorHAnsi" w:eastAsiaTheme="minorHAnsi" w:hAnsiTheme="minorHAnsi" w:cstheme="minorBidi"/>
          <w:b w:val="0"/>
          <w:color w:val="auto"/>
          <w:sz w:val="18"/>
          <w:szCs w:val="18"/>
          <w:lang w:val="cs-CZ"/>
        </w:rPr>
        <w:id w:val="-106532753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32DAAA6" w14:textId="77777777" w:rsidR="00B27D45" w:rsidRDefault="00A93A74" w:rsidP="00B27D45">
          <w:pPr>
            <w:pStyle w:val="Nadpisobsahu"/>
            <w:ind w:left="-284" w:firstLine="142"/>
            <w:rPr>
              <w:noProof/>
            </w:rPr>
          </w:pPr>
          <w:r>
            <w:rPr>
              <w:lang w:val="cs-CZ"/>
            </w:rPr>
            <w:t>Obsah</w:t>
          </w:r>
          <w:r>
            <w:rPr>
              <w:b w:val="0"/>
            </w:rPr>
            <w:fldChar w:fldCharType="begin"/>
          </w:r>
          <w:r w:rsidRPr="005B0CD3">
            <w:rPr>
              <w:lang w:val="it-IT"/>
            </w:rPr>
            <w:instrText xml:space="preserve"> TOC \o "1-3" \h \z \u </w:instrText>
          </w:r>
          <w:r>
            <w:rPr>
              <w:b w:val="0"/>
            </w:rPr>
            <w:fldChar w:fldCharType="separate"/>
          </w:r>
        </w:p>
        <w:p w14:paraId="49F87C25" w14:textId="2E45108C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59" w:history="1">
            <w:r w:rsidRPr="00653C64">
              <w:rPr>
                <w:rStyle w:val="Hypertextovodkaz"/>
                <w:noProof/>
              </w:rPr>
              <w:t>Kapitola 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Základní údaje k nabídce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BF691D" w14:textId="38AC09F9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60" w:history="1">
            <w:r w:rsidRPr="00653C64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3056ED" w14:textId="26C9EDD8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61" w:history="1">
            <w:r w:rsidRPr="00653C64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839052" w14:textId="0A184F5F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62" w:history="1">
            <w:r w:rsidRPr="00653C64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448BE9" w14:textId="41749163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63" w:history="1">
            <w:r w:rsidRPr="00653C64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Seznam významných služeb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80F56" w14:textId="3342B6F3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64" w:history="1">
            <w:r w:rsidRPr="00653C64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117BB" w14:textId="1FA7609F" w:rsidR="00B27D45" w:rsidRDefault="00B27D45" w:rsidP="00B27D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26465" w:history="1">
            <w:r w:rsidRPr="00653C64">
              <w:rPr>
                <w:rStyle w:val="Hypertextovodkaz"/>
                <w:rFonts w:eastAsia="Times New Roman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53C64">
              <w:rPr>
                <w:rStyle w:val="Hypertextovodkaz"/>
                <w:noProof/>
              </w:rPr>
              <w:t>Čestné</w:t>
            </w:r>
            <w:r w:rsidRPr="00653C64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……………………………………………………………………………………………………………………………….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_Toc238026465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777777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77777777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0" w:name="_Toc238026459"/>
      <w:r>
        <w:lastRenderedPageBreak/>
        <w:t>Základní údaje k nabídce</w:t>
      </w:r>
      <w:bookmarkEnd w:id="0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5D3DDAE3" w14:textId="77777777" w:rsidR="00FF7B7E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FF7B7E" w:rsidRPr="00FF7B7E">
        <w:rPr>
          <w:rFonts w:eastAsia="Times New Roman" w:cs="Times New Roman"/>
          <w:lang w:eastAsia="cs-CZ"/>
        </w:rPr>
        <w:t>Dlážděná 1003/7, Nové Město, 110 00 Praha 1</w:t>
      </w: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</w:p>
    <w:p w14:paraId="41054DEC" w14:textId="24136514" w:rsidR="008B1A2C" w:rsidRPr="004E1498" w:rsidRDefault="00FF7B7E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                      </w:t>
      </w:r>
      <w:r w:rsidR="008B1A2C" w:rsidRPr="004E1498">
        <w:rPr>
          <w:rFonts w:eastAsia="Times New Roman" w:cs="Times New Roman"/>
          <w:lang w:eastAsia="cs-CZ"/>
        </w:rPr>
        <w:t>IČO 70994234, DIČ CZ70994234</w:t>
      </w:r>
    </w:p>
    <w:p w14:paraId="7D68BED9" w14:textId="77777777" w:rsidR="005B0CD3" w:rsidRPr="005B0CD3" w:rsidRDefault="008B1A2C" w:rsidP="005B0CD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5B0CD3" w:rsidRPr="005B0CD3">
        <w:rPr>
          <w:rFonts w:eastAsia="Times New Roman" w:cs="Times New Roman"/>
          <w:lang w:eastAsia="cs-CZ"/>
        </w:rPr>
        <w:t xml:space="preserve">organizační složka Oblastní ředitelství Ostrava, </w:t>
      </w:r>
    </w:p>
    <w:p w14:paraId="038B2A49" w14:textId="5BB97056" w:rsidR="008B1A2C" w:rsidRDefault="005B0CD3" w:rsidP="005B0CD3">
      <w:pPr>
        <w:overflowPunct w:val="0"/>
        <w:autoSpaceDE w:val="0"/>
        <w:autoSpaceDN w:val="0"/>
        <w:adjustRightInd w:val="0"/>
        <w:spacing w:after="0" w:line="240" w:lineRule="auto"/>
        <w:ind w:firstLine="1418"/>
        <w:textAlignment w:val="baseline"/>
        <w:rPr>
          <w:rFonts w:eastAsia="Times New Roman" w:cs="Times New Roman"/>
          <w:b/>
          <w:lang w:eastAsia="cs-CZ"/>
        </w:rPr>
      </w:pPr>
      <w:r w:rsidRPr="005B0CD3">
        <w:rPr>
          <w:rFonts w:eastAsia="Times New Roman" w:cs="Times New Roman"/>
          <w:lang w:eastAsia="cs-CZ"/>
        </w:rPr>
        <w:t xml:space="preserve">zastoupená Ing. </w:t>
      </w:r>
      <w:r w:rsidR="00FF7B7E">
        <w:rPr>
          <w:rFonts w:eastAsia="Times New Roman" w:cs="Times New Roman"/>
          <w:lang w:eastAsia="cs-CZ"/>
        </w:rPr>
        <w:t>Pavlem Marečkem</w:t>
      </w:r>
      <w:r w:rsidRPr="005B0CD3">
        <w:rPr>
          <w:rFonts w:eastAsia="Times New Roman" w:cs="Times New Roman"/>
          <w:lang w:eastAsia="cs-CZ"/>
        </w:rPr>
        <w:t>, ředitelem</w:t>
      </w:r>
      <w:r w:rsidR="00FF7B7E">
        <w:rPr>
          <w:rFonts w:eastAsia="Times New Roman" w:cs="Times New Roman"/>
          <w:lang w:eastAsia="cs-CZ"/>
        </w:rPr>
        <w:t xml:space="preserve"> organizační jednotky</w:t>
      </w:r>
    </w:p>
    <w:p w14:paraId="0CE1D3F1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AE7B66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AE7B66">
        <w:rPr>
          <w:rFonts w:eastAsia="Times New Roman" w:cs="Times New Roman"/>
          <w:i/>
          <w:highlight w:val="yellow"/>
          <w:lang w:eastAsia="cs-CZ"/>
        </w:rPr>
        <w:t>jméno osoby/název firmy</w:t>
      </w:r>
    </w:p>
    <w:p w14:paraId="7DF6B56F" w14:textId="77777777" w:rsidR="008B1A2C" w:rsidRPr="00AE7B66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AE7B66">
        <w:rPr>
          <w:rFonts w:eastAsia="Times New Roman" w:cs="Times New Roman"/>
          <w:highlight w:val="yellow"/>
          <w:lang w:eastAsia="cs-CZ"/>
        </w:rPr>
        <w:tab/>
      </w:r>
      <w:r w:rsidRPr="00AE7B66">
        <w:rPr>
          <w:rFonts w:eastAsia="Times New Roman" w:cs="Times New Roman"/>
          <w:highlight w:val="yellow"/>
          <w:lang w:eastAsia="cs-CZ"/>
        </w:rPr>
        <w:tab/>
      </w:r>
      <w:r w:rsidRPr="00AE7B66">
        <w:rPr>
          <w:rFonts w:eastAsia="Times New Roman" w:cs="Times New Roman"/>
          <w:i/>
          <w:highlight w:val="yellow"/>
          <w:lang w:eastAsia="cs-CZ"/>
        </w:rPr>
        <w:t>Sídlo:</w:t>
      </w:r>
    </w:p>
    <w:p w14:paraId="7C9B70B6" w14:textId="77777777" w:rsidR="008B1A2C" w:rsidRPr="00AE7B66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AE7B66">
        <w:rPr>
          <w:rFonts w:eastAsia="Times New Roman" w:cs="Times New Roman"/>
          <w:highlight w:val="yellow"/>
          <w:lang w:eastAsia="cs-CZ"/>
        </w:rPr>
        <w:tab/>
      </w:r>
      <w:r w:rsidRPr="00AE7B66">
        <w:rPr>
          <w:rFonts w:eastAsia="Times New Roman" w:cs="Times New Roman"/>
          <w:highlight w:val="yellow"/>
          <w:lang w:eastAsia="cs-CZ"/>
        </w:rPr>
        <w:tab/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AE7B66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r w:rsidRPr="00AE7B66">
        <w:rPr>
          <w:rFonts w:eastAsia="Times New Roman" w:cs="Times New Roman"/>
          <w:highlight w:val="yellow"/>
          <w:lang w:eastAsia="cs-CZ"/>
        </w:rPr>
        <w:t>xxxxxxxxxxxxxxxxxx</w:t>
      </w:r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r w:rsidRPr="00AE7B66">
        <w:rPr>
          <w:rFonts w:eastAsia="Times New Roman" w:cs="Times New Roman"/>
          <w:highlight w:val="yellow"/>
          <w:lang w:eastAsia="cs-CZ"/>
        </w:rPr>
        <w:t>xxxxxxxxxxxxxx</w:t>
      </w:r>
    </w:p>
    <w:p w14:paraId="3CC58BD2" w14:textId="77777777" w:rsidR="008B1A2C" w:rsidRDefault="008B1A2C" w:rsidP="008B1A2C"/>
    <w:p w14:paraId="0191CDFC" w14:textId="5BB82762" w:rsidR="00A93A74" w:rsidRDefault="00A93A74" w:rsidP="00F7000C">
      <w:pPr>
        <w:jc w:val="both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102B68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zadávacího řízení </w:t>
      </w:r>
      <w:r w:rsidR="009771C9">
        <w:t>mohou vést až k</w:t>
      </w:r>
      <w:r>
        <w:t xml:space="preserve"> vyloučení Účastníka ze zadávacího řízení.</w:t>
      </w:r>
    </w:p>
    <w:p w14:paraId="0C532D43" w14:textId="77777777" w:rsidR="00852ECA" w:rsidRDefault="00852ECA" w:rsidP="00F7000C">
      <w:pPr>
        <w:jc w:val="both"/>
      </w:pPr>
    </w:p>
    <w:p w14:paraId="2915FC32" w14:textId="77777777" w:rsidR="008B1A2C" w:rsidRPr="008B1A2C" w:rsidRDefault="00C228EE" w:rsidP="00F7000C">
      <w:pPr>
        <w:jc w:val="both"/>
      </w:pPr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F7000C">
      <w:pPr>
        <w:tabs>
          <w:tab w:val="left" w:pos="7125"/>
        </w:tabs>
        <w:jc w:val="both"/>
        <w:sectPr w:rsidR="00996617" w:rsidSect="00B27D45">
          <w:footerReference w:type="default" r:id="rId11"/>
          <w:headerReference w:type="first" r:id="rId12"/>
          <w:footerReference w:type="first" r:id="rId13"/>
          <w:pgSz w:w="11906" w:h="16838" w:code="9"/>
          <w:pgMar w:top="1049" w:right="849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F7000C">
      <w:pPr>
        <w:tabs>
          <w:tab w:val="left" w:pos="7125"/>
        </w:tabs>
        <w:jc w:val="both"/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F7000C">
      <w:pPr>
        <w:tabs>
          <w:tab w:val="left" w:pos="7125"/>
        </w:tabs>
        <w:spacing w:after="0"/>
        <w:jc w:val="both"/>
      </w:pPr>
    </w:p>
    <w:p w14:paraId="797DDCCC" w14:textId="77777777" w:rsidR="009771C9" w:rsidRPr="00AE7B66" w:rsidRDefault="009771C9" w:rsidP="00F7000C">
      <w:pPr>
        <w:tabs>
          <w:tab w:val="left" w:pos="7125"/>
        </w:tabs>
        <w:spacing w:after="0"/>
        <w:jc w:val="both"/>
      </w:pPr>
      <w:r w:rsidRPr="00AE7B66">
        <w:t>(pokud na výše uvedenou otázku odpověděl dodavatel kladně)</w:t>
      </w:r>
    </w:p>
    <w:p w14:paraId="6C8C6B5A" w14:textId="77777777" w:rsidR="00654420" w:rsidRPr="00AE7B66" w:rsidRDefault="00654420" w:rsidP="00F7000C">
      <w:pPr>
        <w:tabs>
          <w:tab w:val="left" w:pos="7125"/>
        </w:tabs>
        <w:spacing w:after="0"/>
        <w:jc w:val="both"/>
      </w:pPr>
    </w:p>
    <w:p w14:paraId="275A9598" w14:textId="77777777" w:rsidR="000D3F51" w:rsidRPr="00AE7B66" w:rsidRDefault="00A93A74" w:rsidP="00F7000C">
      <w:pPr>
        <w:tabs>
          <w:tab w:val="left" w:pos="7125"/>
        </w:tabs>
        <w:spacing w:after="0"/>
        <w:jc w:val="both"/>
      </w:pPr>
      <w:r w:rsidRPr="00AE7B66">
        <w:t>Účastník</w:t>
      </w:r>
      <w:r w:rsidR="00FC5583" w:rsidRPr="00AE7B66">
        <w:t xml:space="preserve"> je ochoten </w:t>
      </w:r>
      <w:r w:rsidR="00FD54F3" w:rsidRPr="00AE7B66">
        <w:t xml:space="preserve">použít </w:t>
      </w:r>
      <w:r w:rsidR="00FC5583" w:rsidRPr="00AE7B66">
        <w:t>platn</w:t>
      </w:r>
      <w:r w:rsidR="00FD54F3" w:rsidRPr="00AE7B66">
        <w:t xml:space="preserve">ý </w:t>
      </w:r>
      <w:r w:rsidR="00225620" w:rsidRPr="00AE7B66">
        <w:t xml:space="preserve">zaručený </w:t>
      </w:r>
      <w:r w:rsidR="00FC5583" w:rsidRPr="00AE7B66">
        <w:t>elektronick</w:t>
      </w:r>
      <w:r w:rsidR="00FD54F3" w:rsidRPr="00AE7B66">
        <w:t xml:space="preserve">ý </w:t>
      </w:r>
      <w:r w:rsidR="00FC5583" w:rsidRPr="00AE7B66">
        <w:t>podpis</w:t>
      </w:r>
      <w:r w:rsidR="00FD54F3" w:rsidRPr="00AE7B66">
        <w:t xml:space="preserve"> pro uzavření </w:t>
      </w:r>
      <w:r w:rsidR="00FC5583" w:rsidRPr="00AE7B66">
        <w:t>smlouv</w:t>
      </w:r>
      <w:r w:rsidR="00FD54F3" w:rsidRPr="00AE7B66">
        <w:t>y se zadavatelem</w:t>
      </w:r>
      <w:r w:rsidR="00FC5583" w:rsidRPr="00AE7B66">
        <w:t xml:space="preserve"> v elektronické </w:t>
      </w:r>
      <w:r w:rsidR="00FD54F3" w:rsidRPr="00AE7B66">
        <w:t>formě</w:t>
      </w:r>
      <w:r w:rsidR="00996617" w:rsidRPr="00AE7B66">
        <w:t>?</w:t>
      </w:r>
    </w:p>
    <w:p w14:paraId="30405F8E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50DD3DDB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199C55AD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2812FFCA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19F7CAE3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77785C63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1A4FC404" w14:textId="77777777" w:rsidR="00F7000C" w:rsidRPr="00AE7B66" w:rsidRDefault="00F7000C" w:rsidP="00996617">
      <w:pPr>
        <w:tabs>
          <w:tab w:val="left" w:pos="7125"/>
        </w:tabs>
        <w:spacing w:after="0"/>
        <w:rPr>
          <w:highlight w:val="yellow"/>
        </w:rPr>
      </w:pPr>
    </w:p>
    <w:p w14:paraId="306E3E76" w14:textId="77777777" w:rsidR="00F7000C" w:rsidRPr="00AE7B66" w:rsidRDefault="00F7000C" w:rsidP="00996617">
      <w:pPr>
        <w:tabs>
          <w:tab w:val="left" w:pos="7125"/>
        </w:tabs>
        <w:spacing w:after="0"/>
        <w:rPr>
          <w:highlight w:val="yellow"/>
        </w:rPr>
      </w:pPr>
    </w:p>
    <w:p w14:paraId="2951181A" w14:textId="77777777" w:rsidR="00F7000C" w:rsidRPr="00AE7B66" w:rsidRDefault="00F7000C" w:rsidP="00996617">
      <w:pPr>
        <w:tabs>
          <w:tab w:val="left" w:pos="7125"/>
        </w:tabs>
        <w:spacing w:after="0"/>
        <w:rPr>
          <w:highlight w:val="yellow"/>
        </w:rPr>
      </w:pPr>
    </w:p>
    <w:p w14:paraId="2200E33E" w14:textId="77777777" w:rsidR="00F7000C" w:rsidRPr="00AE7B66" w:rsidRDefault="00F7000C" w:rsidP="00996617">
      <w:pPr>
        <w:tabs>
          <w:tab w:val="left" w:pos="7125"/>
        </w:tabs>
        <w:spacing w:after="0"/>
        <w:rPr>
          <w:highlight w:val="yellow"/>
        </w:rPr>
      </w:pPr>
    </w:p>
    <w:p w14:paraId="62D083D5" w14:textId="77777777" w:rsidR="000D3F51" w:rsidRPr="00AE7B66" w:rsidRDefault="000D3F51" w:rsidP="00996617">
      <w:pPr>
        <w:tabs>
          <w:tab w:val="left" w:pos="7125"/>
        </w:tabs>
        <w:spacing w:after="0"/>
        <w:rPr>
          <w:highlight w:val="yellow"/>
        </w:rPr>
      </w:pPr>
    </w:p>
    <w:p w14:paraId="71A62D74" w14:textId="77777777" w:rsidR="00F7000C" w:rsidRPr="00AE7B66" w:rsidRDefault="00F7000C" w:rsidP="00996617">
      <w:pPr>
        <w:tabs>
          <w:tab w:val="left" w:pos="7125"/>
        </w:tabs>
        <w:spacing w:after="0"/>
        <w:rPr>
          <w:highlight w:val="yellow"/>
        </w:rPr>
      </w:pPr>
    </w:p>
    <w:p w14:paraId="61FF559A" w14:textId="171A93D6" w:rsidR="00996617" w:rsidRPr="00AE7B66" w:rsidRDefault="00996617" w:rsidP="00996617">
      <w:pPr>
        <w:tabs>
          <w:tab w:val="left" w:pos="7125"/>
        </w:tabs>
        <w:spacing w:after="0"/>
        <w:rPr>
          <w:highlight w:val="yellow"/>
        </w:rPr>
      </w:pPr>
      <w:r w:rsidRPr="00AE7B66">
        <w:rPr>
          <w:highlight w:val="yellow"/>
        </w:rPr>
        <w:br w:type="column"/>
      </w:r>
    </w:p>
    <w:p w14:paraId="1B83E32B" w14:textId="77777777" w:rsidR="00996617" w:rsidRPr="00AE7B66" w:rsidRDefault="001510A0" w:rsidP="00996617">
      <w:pPr>
        <w:tabs>
          <w:tab w:val="left" w:pos="7125"/>
        </w:tabs>
        <w:spacing w:after="0"/>
        <w:rPr>
          <w:highlight w:val="yellow"/>
        </w:rPr>
      </w:pPr>
      <w:sdt>
        <w:sdtPr>
          <w:rPr>
            <w:highlight w:val="yellow"/>
          </w:r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AE7B66">
            <w:rPr>
              <w:rStyle w:val="Zstupntext"/>
              <w:color w:val="auto"/>
              <w:highlight w:val="yellow"/>
            </w:rPr>
            <w:t>Zvolte položku.</w:t>
          </w:r>
        </w:sdtContent>
      </w:sdt>
      <w:r w:rsidR="00E85D44" w:rsidRPr="00AE7B66">
        <w:rPr>
          <w:rStyle w:val="Znakapoznpodarou"/>
          <w:highlight w:val="yellow"/>
        </w:rPr>
        <w:footnoteReference w:id="2"/>
      </w:r>
    </w:p>
    <w:p w14:paraId="2DAEA384" w14:textId="77777777" w:rsidR="00E85D44" w:rsidRPr="00AE7B66" w:rsidRDefault="00E85D44" w:rsidP="00996617">
      <w:pPr>
        <w:tabs>
          <w:tab w:val="left" w:pos="7125"/>
        </w:tabs>
        <w:spacing w:after="0"/>
        <w:rPr>
          <w:highlight w:val="yellow"/>
        </w:rPr>
      </w:pPr>
    </w:p>
    <w:p w14:paraId="1FC3CFF4" w14:textId="77777777" w:rsidR="00E85D44" w:rsidRPr="00AE7B66" w:rsidRDefault="00E85D44" w:rsidP="00996617">
      <w:pPr>
        <w:tabs>
          <w:tab w:val="left" w:pos="7125"/>
        </w:tabs>
        <w:spacing w:after="0"/>
        <w:rPr>
          <w:highlight w:val="yellow"/>
        </w:rPr>
      </w:pPr>
    </w:p>
    <w:p w14:paraId="360D84AE" w14:textId="77777777" w:rsidR="009771C9" w:rsidRPr="00AE7B66" w:rsidRDefault="009771C9" w:rsidP="00996617">
      <w:pPr>
        <w:tabs>
          <w:tab w:val="left" w:pos="7125"/>
        </w:tabs>
        <w:spacing w:after="0"/>
        <w:rPr>
          <w:highlight w:val="yellow"/>
        </w:rPr>
      </w:pPr>
    </w:p>
    <w:p w14:paraId="3FA7D42A" w14:textId="77777777" w:rsidR="00654420" w:rsidRPr="00AE7B66" w:rsidRDefault="00654420" w:rsidP="00996617">
      <w:pPr>
        <w:tabs>
          <w:tab w:val="left" w:pos="7125"/>
        </w:tabs>
        <w:spacing w:after="0"/>
        <w:rPr>
          <w:highlight w:val="yellow"/>
        </w:rPr>
      </w:pPr>
    </w:p>
    <w:p w14:paraId="248317A4" w14:textId="77777777" w:rsidR="00654420" w:rsidRPr="00AE7B66" w:rsidRDefault="00654420" w:rsidP="00996617">
      <w:pPr>
        <w:tabs>
          <w:tab w:val="left" w:pos="7125"/>
        </w:tabs>
        <w:spacing w:after="0"/>
        <w:rPr>
          <w:highlight w:val="yellow"/>
        </w:rPr>
      </w:pPr>
    </w:p>
    <w:p w14:paraId="542EB3E3" w14:textId="77777777" w:rsidR="009771C9" w:rsidRPr="00AE7B66" w:rsidRDefault="009771C9" w:rsidP="00996617">
      <w:pPr>
        <w:tabs>
          <w:tab w:val="left" w:pos="7125"/>
        </w:tabs>
        <w:spacing w:after="0"/>
        <w:rPr>
          <w:highlight w:val="yellow"/>
        </w:rPr>
      </w:pPr>
    </w:p>
    <w:p w14:paraId="1EB7E5FB" w14:textId="77777777" w:rsidR="00E85D44" w:rsidRPr="00E85D44" w:rsidRDefault="001510A0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  <w:sdt>
        <w:sdtPr>
          <w:rPr>
            <w:highlight w:val="yellow"/>
          </w:r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AE7B66">
            <w:rPr>
              <w:rStyle w:val="Zstupntext"/>
              <w:color w:val="auto"/>
              <w:highlight w:val="yellow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</w:p>
    <w:p w14:paraId="0FFE91D9" w14:textId="77777777" w:rsidR="00E85D44" w:rsidRDefault="00E85D44" w:rsidP="00996617">
      <w:pPr>
        <w:tabs>
          <w:tab w:val="left" w:pos="7125"/>
        </w:tabs>
        <w:spacing w:after="0"/>
        <w:sectPr w:rsid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7777777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1" w:name="_Toc238026460"/>
      <w:r w:rsidRPr="006E5C6C">
        <w:t>Čestné prohlášení o splnění</w:t>
      </w:r>
      <w:r w:rsidRPr="006E5C6C">
        <w:br/>
        <w:t>základní způsobilosti</w:t>
      </w:r>
      <w:bookmarkEnd w:id="1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77777777" w:rsidR="0031280B" w:rsidRDefault="0031280B" w:rsidP="00F7000C">
      <w:pPr>
        <w:jc w:val="both"/>
        <w:rPr>
          <w:lang w:eastAsia="cs-CZ"/>
        </w:rPr>
      </w:pPr>
      <w:r>
        <w:rPr>
          <w:lang w:eastAsia="cs-CZ"/>
        </w:rPr>
        <w:t>účastník,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7777777" w:rsidR="0031280B" w:rsidRDefault="0031280B" w:rsidP="00F7000C">
      <w:pPr>
        <w:jc w:val="both"/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33588E41" w14:textId="77777777" w:rsidR="0031280B" w:rsidRDefault="0031280B" w:rsidP="00F7000C">
      <w:pPr>
        <w:jc w:val="both"/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F7000C">
      <w:pPr>
        <w:jc w:val="both"/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F7000C">
      <w:pPr>
        <w:jc w:val="both"/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F7000C">
      <w:pPr>
        <w:jc w:val="both"/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F7000C">
      <w:pPr>
        <w:jc w:val="both"/>
        <w:rPr>
          <w:lang w:eastAsia="cs-CZ"/>
        </w:rPr>
      </w:pPr>
    </w:p>
    <w:p w14:paraId="5FC7DD59" w14:textId="77777777" w:rsidR="0031280B" w:rsidRDefault="0031280B" w:rsidP="00F7000C">
      <w:pPr>
        <w:jc w:val="both"/>
        <w:rPr>
          <w:lang w:eastAsia="cs-CZ"/>
        </w:rPr>
      </w:pPr>
      <w:r>
        <w:rPr>
          <w:lang w:eastAsia="cs-CZ"/>
        </w:rPr>
        <w:t>Výše uvedené podmínky splňuje jak účastník</w:t>
      </w:r>
      <w:r w:rsidR="009771C9">
        <w:rPr>
          <w:lang w:eastAsia="cs-CZ"/>
        </w:rPr>
        <w:t xml:space="preserve"> (coby právnická osoba)</w:t>
      </w:r>
      <w:r>
        <w:rPr>
          <w:lang w:eastAsia="cs-CZ"/>
        </w:rPr>
        <w:t>, tak každý člen jeho statutárního orgánu.</w:t>
      </w:r>
    </w:p>
    <w:p w14:paraId="11839233" w14:textId="77777777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7F8C7375" w14:textId="77777777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2" w:name="_Toc238026461"/>
      <w:r w:rsidRPr="006E5C6C">
        <w:t>Čestné prohlášení účastníka</w:t>
      </w:r>
      <w:r w:rsidR="00613242" w:rsidRPr="006E5C6C">
        <w:t xml:space="preserve"> k neuzavření zakázaných dohod</w:t>
      </w:r>
      <w:bookmarkEnd w:id="2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53C6CCBC" w14:textId="77777777" w:rsidR="0031280B" w:rsidRPr="00A035EA" w:rsidRDefault="0031280B" w:rsidP="00F7000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rFonts w:eastAsia="Times New Roman" w:cs="Times New Roman"/>
          <w:lang w:eastAsia="cs-CZ"/>
        </w:rPr>
        <w:t>tímto čestně prohlašuje, že v souvislosti se zadávanou veřejnou zakázkou neuzavřel a neuzavře s jinými osobami zakázanou dohodu ve smyslu zákona</w:t>
      </w:r>
      <w:r w:rsidR="00654420">
        <w:rPr>
          <w:rFonts w:eastAsia="Times New Roman" w:cs="Times New Roman"/>
          <w:lang w:eastAsia="cs-CZ"/>
        </w:rPr>
        <w:t xml:space="preserve">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0CA92762" w14:textId="77777777" w:rsidR="0031280B" w:rsidRPr="00A035EA" w:rsidRDefault="0031280B" w:rsidP="00F7000C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77777777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3" w:name="_Toc58876012"/>
      <w:bookmarkStart w:id="4" w:name="_Toc238026462"/>
      <w:r>
        <w:t>Seznam osob</w:t>
      </w:r>
      <w:bookmarkEnd w:id="3"/>
      <w:bookmarkEnd w:id="4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25AA11C4" w14:textId="56E49AE1" w:rsidR="00F44645" w:rsidRDefault="00F44645" w:rsidP="00F7000C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účastník, který podává tuto </w:t>
      </w:r>
      <w:r w:rsidRPr="000128D4">
        <w:rPr>
          <w:rFonts w:eastAsia="Times New Roman" w:cs="Times New Roman"/>
          <w:lang w:eastAsia="cs-CZ"/>
        </w:rPr>
        <w:t>nabídku</w:t>
      </w:r>
      <w:r>
        <w:rPr>
          <w:rFonts w:eastAsia="Times New Roman" w:cs="Times New Roman"/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08783FFB" w14:textId="77777777" w:rsidR="00F44645" w:rsidRDefault="00F44645" w:rsidP="00F44645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:rsidRPr="003073A3" w14:paraId="23E1AAD0" w14:textId="77777777" w:rsidTr="00DB70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  <w:shd w:val="clear" w:color="auto" w:fill="auto"/>
          </w:tcPr>
          <w:p w14:paraId="083B475F" w14:textId="77777777" w:rsidR="00F44645" w:rsidRPr="00AE7B66" w:rsidRDefault="00F44645" w:rsidP="00DB70ED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Funkce</w:t>
            </w:r>
          </w:p>
        </w:tc>
        <w:tc>
          <w:tcPr>
            <w:tcW w:w="4421" w:type="dxa"/>
            <w:shd w:val="clear" w:color="auto" w:fill="auto"/>
          </w:tcPr>
          <w:p w14:paraId="652DAA0D" w14:textId="77777777" w:rsidR="00F44645" w:rsidRPr="00AE7B66" w:rsidRDefault="00F44645" w:rsidP="00DB70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Jméno a příjmení</w:t>
            </w:r>
          </w:p>
        </w:tc>
      </w:tr>
      <w:tr w:rsidR="00F44645" w:rsidRPr="003073A3" w14:paraId="5D07A0DB" w14:textId="77777777" w:rsidTr="00DB7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2362AB3B" w14:textId="12BF7AFB" w:rsidR="00F44645" w:rsidRPr="00AE7B66" w:rsidRDefault="00F44645" w:rsidP="00DB70ED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1B4FBCB8" w14:textId="77777777" w:rsidR="00F44645" w:rsidRPr="003073A3" w:rsidRDefault="00F44645" w:rsidP="00DB7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F44645" w:rsidRPr="003073A3" w14:paraId="030DEE8B" w14:textId="77777777" w:rsidTr="00DB7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8B2CC60" w14:textId="60650454" w:rsidR="00F44645" w:rsidRPr="00AE7B66" w:rsidRDefault="00F44645" w:rsidP="00DB70ED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4E57380B" w14:textId="77777777" w:rsidR="00F44645" w:rsidRPr="003073A3" w:rsidRDefault="00F44645" w:rsidP="00DB7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F44645" w:rsidRPr="003073A3" w14:paraId="0AC6A739" w14:textId="77777777" w:rsidTr="00DB7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4884F73A" w14:textId="01DCC7C0" w:rsidR="00F44645" w:rsidRPr="00AE7B66" w:rsidRDefault="00F44645" w:rsidP="00DB70ED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300D56C6" w14:textId="77777777" w:rsidR="00F44645" w:rsidRPr="003073A3" w:rsidRDefault="00F44645" w:rsidP="00DB7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F44645" w:rsidRPr="003073A3" w14:paraId="03CC9933" w14:textId="77777777" w:rsidTr="00DB7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1" w:type="dxa"/>
          </w:tcPr>
          <w:p w14:paraId="0209FF84" w14:textId="0E5462C6" w:rsidR="00F44645" w:rsidRPr="00AE7B66" w:rsidRDefault="00F44645" w:rsidP="00DB70ED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421" w:type="dxa"/>
          </w:tcPr>
          <w:p w14:paraId="549C1B35" w14:textId="77777777" w:rsidR="00F44645" w:rsidRPr="003073A3" w:rsidRDefault="00F44645" w:rsidP="00DB7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F44645" w:rsidRPr="003073A3" w14:paraId="274AC354" w14:textId="77777777" w:rsidTr="00DB7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5B1DF4F2" w14:textId="603687F8" w:rsidR="00F44645" w:rsidRPr="003073A3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green"/>
                <w:lang w:eastAsia="cs-CZ"/>
              </w:rPr>
            </w:pPr>
            <w:r w:rsidRPr="00AE7B66">
              <w:rPr>
                <w:rFonts w:eastAsia="Times New Roman" w:cs="Times New Roman"/>
                <w:highlight w:val="yellow"/>
                <w:lang w:eastAsia="cs-CZ"/>
              </w:rPr>
              <w:t>Pozn. V příp</w:t>
            </w:r>
            <w:r w:rsidR="00A07EA0" w:rsidRPr="00AE7B66">
              <w:rPr>
                <w:rFonts w:eastAsia="Times New Roman" w:cs="Times New Roman"/>
                <w:highlight w:val="yellow"/>
                <w:lang w:eastAsia="cs-CZ"/>
              </w:rPr>
              <w:t>adě, že dodavatel uvede více členů realizačního týmu</w:t>
            </w:r>
            <w:r w:rsidRPr="00AE7B66">
              <w:rPr>
                <w:rFonts w:eastAsia="Times New Roman" w:cs="Times New Roman"/>
                <w:highlight w:val="yellow"/>
                <w:lang w:eastAsia="cs-CZ"/>
              </w:rPr>
              <w:t xml:space="preserve">, upraví dodavatel tabulku dle potřeby. </w:t>
            </w:r>
          </w:p>
        </w:tc>
      </w:tr>
      <w:tr w:rsidR="00F44645" w:rsidRPr="003073A3" w14:paraId="4057DA1D" w14:textId="77777777" w:rsidTr="00DB70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42" w:type="dxa"/>
            <w:gridSpan w:val="2"/>
          </w:tcPr>
          <w:p w14:paraId="7A343811" w14:textId="77777777" w:rsidR="00F44645" w:rsidRPr="003073A3" w:rsidRDefault="00F44645" w:rsidP="00DB70ED">
            <w:pPr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</w:tbl>
    <w:p w14:paraId="055760C8" w14:textId="77777777" w:rsidR="00F44645" w:rsidRPr="003073A3" w:rsidRDefault="00F44645" w:rsidP="00F44645">
      <w:pPr>
        <w:spacing w:after="0" w:line="240" w:lineRule="auto"/>
        <w:rPr>
          <w:rFonts w:eastAsia="Times New Roman" w:cs="Times New Roman"/>
          <w:highlight w:val="green"/>
          <w:lang w:eastAsia="cs-CZ"/>
        </w:rPr>
      </w:pPr>
    </w:p>
    <w:p w14:paraId="22F96180" w14:textId="77777777" w:rsidR="00F44645" w:rsidRPr="003073A3" w:rsidRDefault="00F44645" w:rsidP="00F44645">
      <w:pPr>
        <w:spacing w:after="0" w:line="240" w:lineRule="auto"/>
        <w:rPr>
          <w:rFonts w:eastAsia="Times New Roman" w:cs="Times New Roman"/>
          <w:highlight w:val="green"/>
          <w:lang w:eastAsia="cs-CZ"/>
        </w:rPr>
      </w:pPr>
    </w:p>
    <w:p w14:paraId="541E27BE" w14:textId="77777777" w:rsidR="00F44645" w:rsidRPr="00AE7B66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AE7B66">
        <w:rPr>
          <w:rFonts w:eastAsia="Times New Roman" w:cs="Times New Roman"/>
          <w:highlight w:val="yellow"/>
          <w:lang w:eastAsia="cs-CZ"/>
        </w:rPr>
        <w:t>Přílohy:</w:t>
      </w:r>
    </w:p>
    <w:p w14:paraId="23E77F5D" w14:textId="0B587076" w:rsidR="00F44645" w:rsidRPr="00AE7B66" w:rsidRDefault="00F44645" w:rsidP="00F44645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highlight w:val="yellow"/>
          <w:lang w:eastAsia="cs-CZ"/>
        </w:rPr>
      </w:pPr>
      <w:r w:rsidRPr="00AE7B66">
        <w:rPr>
          <w:rFonts w:eastAsia="Times New Roman" w:cs="Times New Roman"/>
          <w:highlight w:val="yellow"/>
          <w:lang w:eastAsia="cs-CZ"/>
        </w:rPr>
        <w:t>Životopis Název funkce</w:t>
      </w:r>
    </w:p>
    <w:p w14:paraId="35DA124B" w14:textId="7136A503" w:rsidR="006147F2" w:rsidRPr="00AE7B66" w:rsidRDefault="00425AB2" w:rsidP="005221C3">
      <w:pPr>
        <w:spacing w:after="0"/>
        <w:rPr>
          <w:rFonts w:eastAsia="Times New Roman" w:cs="Times New Roman"/>
          <w:highlight w:val="yellow"/>
          <w:lang w:eastAsia="cs-CZ"/>
        </w:rPr>
      </w:pPr>
      <w:r w:rsidRPr="00AE7B66">
        <w:rPr>
          <w:rFonts w:eastAsia="Times New Roman" w:cs="Times New Roman"/>
          <w:highlight w:val="yellow"/>
          <w:lang w:eastAsia="cs-CZ"/>
        </w:rPr>
        <w:t xml:space="preserve">Autorizace </w:t>
      </w:r>
    </w:p>
    <w:p w14:paraId="642B07CA" w14:textId="67EE67BA" w:rsidR="0031280B" w:rsidRPr="005221C3" w:rsidRDefault="00F44645" w:rsidP="005221C3">
      <w:pPr>
        <w:spacing w:after="0"/>
        <w:rPr>
          <w:rFonts w:eastAsia="Times New Roman" w:cs="Times New Roman"/>
          <w:lang w:eastAsia="cs-CZ"/>
        </w:rPr>
      </w:pPr>
      <w:r w:rsidRPr="00AE7B66">
        <w:rPr>
          <w:rFonts w:eastAsia="Times New Roman" w:cs="Times New Roman"/>
          <w:highlight w:val="yellow"/>
          <w:lang w:eastAsia="cs-CZ"/>
        </w:rPr>
        <w:t>Jin</w:t>
      </w:r>
      <w:r w:rsidR="004F1D49" w:rsidRPr="00AE7B66">
        <w:rPr>
          <w:rFonts w:eastAsia="Times New Roman" w:cs="Times New Roman"/>
          <w:highlight w:val="yellow"/>
          <w:lang w:eastAsia="cs-CZ"/>
        </w:rPr>
        <w:t>á osvědčení a další dokumenty dle zadávacích podmínek</w:t>
      </w:r>
    </w:p>
    <w:p w14:paraId="431E3C1B" w14:textId="77777777" w:rsidR="005221C3" w:rsidRDefault="005221C3" w:rsidP="00A93A74">
      <w:pPr>
        <w:rPr>
          <w:lang w:eastAsia="cs-CZ"/>
        </w:rPr>
      </w:pPr>
    </w:p>
    <w:p w14:paraId="7DFBD149" w14:textId="77777777" w:rsidR="005221C3" w:rsidRDefault="005221C3" w:rsidP="00A93A74">
      <w:pPr>
        <w:rPr>
          <w:lang w:eastAsia="cs-CZ"/>
        </w:rPr>
      </w:pPr>
    </w:p>
    <w:p w14:paraId="0FC2FBA5" w14:textId="77777777" w:rsidR="005221C3" w:rsidRDefault="005221C3" w:rsidP="00A93A74">
      <w:pPr>
        <w:rPr>
          <w:lang w:eastAsia="cs-CZ"/>
        </w:rPr>
      </w:pPr>
    </w:p>
    <w:p w14:paraId="320BCC52" w14:textId="53CD7BE0" w:rsidR="005221C3" w:rsidRDefault="005221C3" w:rsidP="00A93A74">
      <w:pPr>
        <w:rPr>
          <w:lang w:eastAsia="cs-CZ"/>
        </w:rPr>
      </w:pPr>
    </w:p>
    <w:p w14:paraId="0D161F63" w14:textId="24BED8BB" w:rsidR="007B061D" w:rsidRDefault="007B061D" w:rsidP="00A93A74">
      <w:pPr>
        <w:rPr>
          <w:lang w:eastAsia="cs-CZ"/>
        </w:rPr>
      </w:pPr>
    </w:p>
    <w:p w14:paraId="488D4783" w14:textId="6EFD54AA" w:rsidR="007B061D" w:rsidRDefault="007B061D" w:rsidP="00A93A74">
      <w:pPr>
        <w:rPr>
          <w:lang w:eastAsia="cs-CZ"/>
        </w:rPr>
      </w:pPr>
    </w:p>
    <w:p w14:paraId="07A5E311" w14:textId="0204A679" w:rsidR="007B061D" w:rsidRDefault="007B061D" w:rsidP="00A93A74">
      <w:pPr>
        <w:rPr>
          <w:lang w:eastAsia="cs-CZ"/>
        </w:rPr>
      </w:pPr>
    </w:p>
    <w:p w14:paraId="07731247" w14:textId="6490E89D" w:rsidR="007B061D" w:rsidRDefault="007B061D" w:rsidP="00A93A74">
      <w:pPr>
        <w:rPr>
          <w:lang w:eastAsia="cs-CZ"/>
        </w:rPr>
      </w:pPr>
    </w:p>
    <w:p w14:paraId="2638B00F" w14:textId="67C7029E" w:rsidR="007B061D" w:rsidRDefault="007B061D" w:rsidP="00A93A74">
      <w:pPr>
        <w:rPr>
          <w:lang w:eastAsia="cs-CZ"/>
        </w:rPr>
      </w:pPr>
    </w:p>
    <w:p w14:paraId="58BC5910" w14:textId="6C241FC9" w:rsidR="007B061D" w:rsidRDefault="007B061D" w:rsidP="00A93A74">
      <w:pPr>
        <w:rPr>
          <w:lang w:eastAsia="cs-CZ"/>
        </w:rPr>
      </w:pPr>
    </w:p>
    <w:p w14:paraId="40E4631F" w14:textId="14BB74E8" w:rsidR="00C1150E" w:rsidRDefault="00C1150E" w:rsidP="00A93A74">
      <w:pPr>
        <w:rPr>
          <w:lang w:eastAsia="cs-CZ"/>
        </w:rPr>
      </w:pPr>
    </w:p>
    <w:p w14:paraId="7680972F" w14:textId="3E34DB0A" w:rsidR="00C1150E" w:rsidRDefault="00C1150E" w:rsidP="00A93A74">
      <w:pPr>
        <w:rPr>
          <w:lang w:eastAsia="cs-CZ"/>
        </w:rPr>
      </w:pPr>
    </w:p>
    <w:p w14:paraId="0CC3D6F1" w14:textId="501999E4" w:rsidR="00C1150E" w:rsidRDefault="00C1150E" w:rsidP="00A93A74">
      <w:pPr>
        <w:rPr>
          <w:lang w:eastAsia="cs-CZ"/>
        </w:rPr>
      </w:pPr>
    </w:p>
    <w:p w14:paraId="01319E77" w14:textId="77777777" w:rsidR="00C1150E" w:rsidRDefault="00C1150E" w:rsidP="00A93A74">
      <w:pPr>
        <w:rPr>
          <w:lang w:eastAsia="cs-CZ"/>
        </w:rPr>
      </w:pPr>
    </w:p>
    <w:p w14:paraId="43176495" w14:textId="77777777" w:rsidR="005221C3" w:rsidRDefault="005221C3" w:rsidP="00A93A74">
      <w:pPr>
        <w:rPr>
          <w:lang w:eastAsia="cs-CZ"/>
        </w:rPr>
      </w:pPr>
    </w:p>
    <w:p w14:paraId="2AC374EE" w14:textId="77777777" w:rsidR="005221C3" w:rsidRDefault="005221C3" w:rsidP="00A93A74">
      <w:pPr>
        <w:rPr>
          <w:lang w:eastAsia="cs-CZ"/>
        </w:rPr>
      </w:pPr>
    </w:p>
    <w:p w14:paraId="62B39242" w14:textId="30D417B5" w:rsidR="00D6474A" w:rsidRDefault="00D6474A" w:rsidP="00A93A74">
      <w:pPr>
        <w:rPr>
          <w:lang w:eastAsia="cs-CZ"/>
        </w:rPr>
      </w:pPr>
    </w:p>
    <w:p w14:paraId="3DBDC56C" w14:textId="7FBBD443" w:rsidR="00D6474A" w:rsidRPr="00C15E30" w:rsidRDefault="00D6474A" w:rsidP="00D6474A">
      <w:pPr>
        <w:pStyle w:val="Nadpis2"/>
        <w:numPr>
          <w:ilvl w:val="0"/>
          <w:numId w:val="34"/>
        </w:numPr>
      </w:pPr>
      <w:r>
        <w:rPr>
          <w:lang w:eastAsia="cs-CZ"/>
        </w:rPr>
        <w:br w:type="page"/>
      </w:r>
      <w:bookmarkStart w:id="5" w:name="_Toc238026463"/>
      <w:r>
        <w:t>Seznam významných služeb</w:t>
      </w:r>
      <w:bookmarkEnd w:id="5"/>
    </w:p>
    <w:p w14:paraId="1E2B2245" w14:textId="77777777" w:rsidR="00BD1C7A" w:rsidRDefault="00BD1C7A" w:rsidP="00654F3A">
      <w:pPr>
        <w:jc w:val="both"/>
        <w:rPr>
          <w:rFonts w:eastAsia="Times New Roman" w:cs="Times New Roman"/>
          <w:lang w:eastAsia="cs-CZ"/>
        </w:rPr>
      </w:pPr>
    </w:p>
    <w:p w14:paraId="4F45016F" w14:textId="707A480E" w:rsidR="00654F3A" w:rsidRPr="00F7000C" w:rsidRDefault="00654F3A" w:rsidP="00654F3A">
      <w:pPr>
        <w:jc w:val="both"/>
        <w:rPr>
          <w:rFonts w:eastAsia="Times New Roman" w:cs="Times New Roman"/>
          <w:lang w:eastAsia="cs-CZ"/>
        </w:rPr>
      </w:pPr>
      <w:r w:rsidRPr="00F7000C">
        <w:rPr>
          <w:rFonts w:eastAsia="Times New Roman" w:cs="Times New Roman"/>
          <w:lang w:eastAsia="cs-CZ"/>
        </w:rPr>
        <w:t>Účastník, který podává tuto nabídku, tímto čestně prohlašuje, že</w:t>
      </w:r>
      <w:r>
        <w:rPr>
          <w:rFonts w:eastAsia="Times New Roman" w:cs="Times New Roman"/>
          <w:lang w:eastAsia="cs-CZ"/>
        </w:rPr>
        <w:t xml:space="preserve">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>výběrového</w:t>
      </w:r>
      <w:r w:rsidRPr="00D36729">
        <w:rPr>
          <w:rFonts w:ascii="Verdana" w:hAnsi="Verdana"/>
        </w:rPr>
        <w:t xml:space="preserve"> řízení realizoval tyto </w:t>
      </w:r>
      <w:r>
        <w:rPr>
          <w:rFonts w:ascii="Verdana" w:hAnsi="Verdana"/>
        </w:rPr>
        <w:t>významné služby:</w:t>
      </w:r>
    </w:p>
    <w:tbl>
      <w:tblPr>
        <w:tblW w:w="8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1701"/>
        <w:gridCol w:w="2126"/>
      </w:tblGrid>
      <w:tr w:rsidR="000C2C23" w:rsidRPr="000C2C23" w14:paraId="3FE7DC53" w14:textId="77777777" w:rsidTr="000C2C23">
        <w:trPr>
          <w:trHeight w:val="1410"/>
        </w:trPr>
        <w:tc>
          <w:tcPr>
            <w:tcW w:w="821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4394D623" w14:textId="03CC2CB6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Minimálně 3 významné služby dle odst. 7.5.1, písm. a) jejichž předmětem byl diagnostický průzkum a současně přepočet železničních mostních objektů za posledních 5 let před zahájením výběrového řízení z nichž jedna významná služba se týk</w:t>
            </w:r>
            <w:r w:rsidR="00D85AD2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ala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 xml:space="preserve"> železničního </w:t>
            </w:r>
            <w:r w:rsidR="00D85AD2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 xml:space="preserve">mostního 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objektu</w:t>
            </w:r>
            <w:r w:rsidR="00D85AD2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 xml:space="preserve"> (ve smyslu předchozí věty)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 xml:space="preserve"> s délkou větší než </w:t>
            </w:r>
            <w:r w:rsidR="00D85AD2"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50m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.</w:t>
            </w:r>
          </w:p>
        </w:tc>
      </w:tr>
      <w:tr w:rsidR="000C2C23" w:rsidRPr="000C2C23" w14:paraId="71D3FE42" w14:textId="77777777" w:rsidTr="000C2C23">
        <w:trPr>
          <w:trHeight w:val="198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2D4D" w14:textId="7575885F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Objednatel služby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br/>
              <w:t>IČO, sídlo, místo podnikání, nebo jiné obdobné údaje (včetně kontak.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 xml:space="preserve"> 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osoby objednatele, telefón, e-mail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B1F3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Předmět plnění významné služby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7BFD" w14:textId="43322300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Celkový finanční objem služby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br/>
              <w:t>Celková cena (odměna) s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l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už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b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y v Kč bez DPH za celou dobu plnění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5646" w14:textId="77777777" w:rsid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 xml:space="preserve">Doba realizace </w:t>
            </w:r>
          </w:p>
          <w:p w14:paraId="7777C8E8" w14:textId="38F6816C" w:rsid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 xml:space="preserve">(datum </w:t>
            </w:r>
            <w:r w:rsidR="00D85AD2"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od – do</w:t>
            </w: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 xml:space="preserve">, v rámci </w:t>
            </w:r>
          </w:p>
          <w:p w14:paraId="7B0E6209" w14:textId="4DF62860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sz w:val="14"/>
                <w:szCs w:val="14"/>
                <w:lang w:eastAsia="cs-CZ"/>
              </w:rPr>
              <w:t>5 nebo 10 let nazpět před zahájením výběrového řízení</w:t>
            </w:r>
          </w:p>
        </w:tc>
      </w:tr>
      <w:tr w:rsidR="000C2C23" w:rsidRPr="000C2C23" w14:paraId="4C586C03" w14:textId="77777777" w:rsidTr="000C2C23">
        <w:trPr>
          <w:trHeight w:val="42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2814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7C14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EBFF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8296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  <w:tr w:rsidR="000C2C23" w:rsidRPr="000C2C23" w14:paraId="4DF6DC70" w14:textId="77777777" w:rsidTr="000C2C23">
        <w:trPr>
          <w:trHeight w:val="42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9FC7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9CB0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EE77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45F7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  <w:tr w:rsidR="000C2C23" w:rsidRPr="000C2C23" w14:paraId="2AC08A8E" w14:textId="77777777" w:rsidTr="000C2C23">
        <w:trPr>
          <w:trHeight w:val="42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803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8DF7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2362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3ABF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  <w:tr w:rsidR="000C2C23" w:rsidRPr="000C2C23" w14:paraId="27AF17B2" w14:textId="77777777" w:rsidTr="000C2C23">
        <w:trPr>
          <w:trHeight w:val="42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22E8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F666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71E8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BCBB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  <w:tr w:rsidR="000C2C23" w:rsidRPr="000C2C23" w14:paraId="66B23EA3" w14:textId="77777777" w:rsidTr="000C2C23">
        <w:trPr>
          <w:trHeight w:val="1095"/>
        </w:trPr>
        <w:tc>
          <w:tcPr>
            <w:tcW w:w="8212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032CBF44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Minimálně 2 významné služby dle odst. 7.5.1., písm. b) jejichž předmětem byl diagnostický průzkum a současně přepočet mostních objektů s ocelovou nosnou konstrukcí starších než 50 let za posledních 10 let před zahájením výběrového řízení</w:t>
            </w:r>
          </w:p>
        </w:tc>
      </w:tr>
      <w:tr w:rsidR="000C2C23" w:rsidRPr="000C2C23" w14:paraId="22EEE574" w14:textId="77777777" w:rsidTr="000C2C23">
        <w:trPr>
          <w:trHeight w:val="570"/>
        </w:trPr>
        <w:tc>
          <w:tcPr>
            <w:tcW w:w="1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D020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25574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50AD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501B2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  <w:tr w:rsidR="000C2C23" w:rsidRPr="000C2C23" w14:paraId="60A81AFF" w14:textId="77777777" w:rsidTr="000C2C23">
        <w:trPr>
          <w:trHeight w:val="420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5A2C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2B52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9A65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DAD19C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  <w:tr w:rsidR="000C2C23" w:rsidRPr="000C2C23" w14:paraId="3963F7C7" w14:textId="77777777" w:rsidTr="000C2C23">
        <w:trPr>
          <w:trHeight w:val="435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2093DC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D535FC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85074C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5C719" w14:textId="77777777" w:rsidR="000C2C23" w:rsidRPr="000C2C23" w:rsidRDefault="000C2C23" w:rsidP="000C2C2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</w:pPr>
            <w:r w:rsidRPr="000C2C23">
              <w:rPr>
                <w:rFonts w:ascii="Verdana" w:eastAsia="Times New Roman" w:hAnsi="Verdana" w:cs="Calibri"/>
                <w:color w:val="808080"/>
                <w:sz w:val="16"/>
                <w:szCs w:val="16"/>
                <w:lang w:eastAsia="cs-CZ"/>
              </w:rPr>
              <w:t>Klikněte sem a zadejte text.</w:t>
            </w:r>
          </w:p>
        </w:tc>
      </w:tr>
    </w:tbl>
    <w:p w14:paraId="77884E30" w14:textId="77777777" w:rsidR="00D6474A" w:rsidRDefault="00D6474A">
      <w:pPr>
        <w:rPr>
          <w:lang w:eastAsia="cs-CZ"/>
        </w:rPr>
      </w:pPr>
    </w:p>
    <w:p w14:paraId="7166431C" w14:textId="77777777" w:rsidR="000C2C23" w:rsidRDefault="000C2C23">
      <w:pPr>
        <w:rPr>
          <w:lang w:eastAsia="cs-CZ"/>
        </w:rPr>
      </w:pPr>
    </w:p>
    <w:p w14:paraId="023D686C" w14:textId="77777777" w:rsidR="000C2C23" w:rsidRDefault="000C2C23">
      <w:pPr>
        <w:rPr>
          <w:lang w:eastAsia="cs-CZ"/>
        </w:rPr>
      </w:pPr>
    </w:p>
    <w:p w14:paraId="702AC307" w14:textId="77777777" w:rsidR="000C2C23" w:rsidRDefault="000C2C23">
      <w:pPr>
        <w:rPr>
          <w:lang w:eastAsia="cs-CZ"/>
        </w:rPr>
      </w:pPr>
    </w:p>
    <w:p w14:paraId="23C10147" w14:textId="77777777" w:rsidR="000C2C23" w:rsidRDefault="000C2C23">
      <w:pPr>
        <w:rPr>
          <w:lang w:eastAsia="cs-CZ"/>
        </w:rPr>
      </w:pPr>
    </w:p>
    <w:p w14:paraId="3D65B754" w14:textId="77777777" w:rsidR="000C2C23" w:rsidRDefault="000C2C23">
      <w:pPr>
        <w:rPr>
          <w:lang w:eastAsia="cs-CZ"/>
        </w:rPr>
      </w:pPr>
    </w:p>
    <w:p w14:paraId="0DC50CB2" w14:textId="77777777" w:rsidR="000C2C23" w:rsidRDefault="000C2C23">
      <w:pPr>
        <w:rPr>
          <w:lang w:eastAsia="cs-CZ"/>
        </w:rPr>
      </w:pPr>
    </w:p>
    <w:p w14:paraId="0C978C40" w14:textId="77777777" w:rsidR="000C2C23" w:rsidRDefault="000C2C23">
      <w:pPr>
        <w:rPr>
          <w:lang w:eastAsia="cs-CZ"/>
        </w:rPr>
      </w:pPr>
    </w:p>
    <w:p w14:paraId="1DE695B4" w14:textId="77777777" w:rsidR="00D6474A" w:rsidRDefault="00D6474A">
      <w:pPr>
        <w:rPr>
          <w:lang w:eastAsia="cs-CZ"/>
        </w:rPr>
      </w:pPr>
    </w:p>
    <w:p w14:paraId="4D1E8F9E" w14:textId="77777777" w:rsidR="00C1150E" w:rsidRPr="00C15E30" w:rsidRDefault="00C1150E" w:rsidP="00D6474A">
      <w:pPr>
        <w:pStyle w:val="Nadpis2"/>
        <w:numPr>
          <w:ilvl w:val="0"/>
          <w:numId w:val="34"/>
        </w:numPr>
      </w:pPr>
      <w:bookmarkStart w:id="6" w:name="_Toc102994134"/>
      <w:bookmarkStart w:id="7" w:name="_Toc238026464"/>
      <w:r w:rsidRPr="00C15E30">
        <w:t>Čestné prohlášení účastníka</w:t>
      </w:r>
      <w:r>
        <w:t xml:space="preserve"> o střetu zájmů</w:t>
      </w:r>
      <w:bookmarkEnd w:id="6"/>
      <w:bookmarkEnd w:id="7"/>
    </w:p>
    <w:p w14:paraId="28788E8B" w14:textId="77777777" w:rsidR="00C1150E" w:rsidRPr="00A327CB" w:rsidRDefault="00C1150E" w:rsidP="00C1150E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00881A08" w14:textId="77777777" w:rsidR="00F7000C" w:rsidRPr="00F7000C" w:rsidRDefault="00F7000C" w:rsidP="00F7000C">
      <w:pPr>
        <w:jc w:val="both"/>
        <w:rPr>
          <w:rFonts w:eastAsia="Times New Roman" w:cs="Times New Roman"/>
          <w:lang w:eastAsia="cs-CZ"/>
        </w:rPr>
      </w:pPr>
      <w:r w:rsidRPr="00F7000C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05B5610" w14:textId="77777777" w:rsidR="00F7000C" w:rsidRPr="00F7000C" w:rsidRDefault="00F7000C" w:rsidP="00F7000C">
      <w:pPr>
        <w:numPr>
          <w:ilvl w:val="0"/>
          <w:numId w:val="40"/>
        </w:numPr>
        <w:jc w:val="both"/>
        <w:rPr>
          <w:rFonts w:eastAsia="Times New Roman" w:cs="Times New Roman"/>
          <w:lang w:eastAsia="cs-CZ"/>
        </w:rPr>
      </w:pPr>
      <w:r w:rsidRPr="00F7000C">
        <w:rPr>
          <w:rFonts w:eastAsia="Times New Roman" w:cs="Times New Roman"/>
          <w:b/>
          <w:lang w:eastAsia="cs-CZ"/>
        </w:rPr>
        <w:t>není</w:t>
      </w:r>
      <w:r w:rsidRPr="00F7000C">
        <w:rPr>
          <w:rFonts w:eastAsia="Times New Roman" w:cs="Times New Roman"/>
          <w:lang w:eastAsia="cs-CZ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F7000C">
        <w:rPr>
          <w:rFonts w:eastAsia="Times New Roman" w:cs="Times New Roman"/>
          <w:b/>
          <w:i/>
          <w:lang w:eastAsia="cs-CZ"/>
        </w:rPr>
        <w:t xml:space="preserve"> „Zákon o střetu zájmů“</w:t>
      </w:r>
      <w:r w:rsidRPr="00F7000C">
        <w:rPr>
          <w:rFonts w:eastAsia="Times New Roman" w:cs="Times New Roman"/>
          <w:lang w:eastAsia="cs-CZ"/>
        </w:rPr>
        <w:t>) nebo jím ovládaná osoba vlastní podíl představující alespoň 25 % účasti společníka v obchodní společnosti, a</w:t>
      </w:r>
    </w:p>
    <w:p w14:paraId="0E6484B6" w14:textId="77777777" w:rsidR="00F7000C" w:rsidRPr="00F7000C" w:rsidRDefault="00F7000C" w:rsidP="00F7000C">
      <w:pPr>
        <w:numPr>
          <w:ilvl w:val="0"/>
          <w:numId w:val="40"/>
        </w:numPr>
        <w:jc w:val="both"/>
        <w:rPr>
          <w:rFonts w:eastAsia="Times New Roman" w:cs="Times New Roman"/>
          <w:lang w:eastAsia="cs-CZ"/>
        </w:rPr>
      </w:pPr>
      <w:r w:rsidRPr="00F7000C">
        <w:rPr>
          <w:rFonts w:eastAsia="Times New Roman" w:cs="Times New Roman"/>
          <w:lang w:eastAsia="cs-CZ"/>
        </w:rPr>
        <w:t xml:space="preserve">žádní poddodavatelé, jimiž prokazuje kvalifikaci ve výběrovém řízení, </w:t>
      </w:r>
      <w:r w:rsidRPr="00F7000C">
        <w:rPr>
          <w:rFonts w:eastAsia="Times New Roman" w:cs="Times New Roman"/>
          <w:b/>
          <w:lang w:eastAsia="cs-CZ"/>
        </w:rPr>
        <w:t>nejsou</w:t>
      </w:r>
      <w:r w:rsidRPr="00F7000C">
        <w:rPr>
          <w:rFonts w:eastAsia="Times New Roman" w:cs="Times New Roman"/>
          <w:lang w:eastAsia="cs-CZ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67718135" w14:textId="77777777" w:rsidR="00F7000C" w:rsidRPr="00F7000C" w:rsidRDefault="00F7000C" w:rsidP="00F7000C">
      <w:pPr>
        <w:jc w:val="both"/>
        <w:rPr>
          <w:rFonts w:eastAsia="Times New Roman" w:cs="Times New Roman"/>
          <w:lang w:eastAsia="cs-CZ"/>
        </w:rPr>
      </w:pPr>
      <w:r w:rsidRPr="00F7000C">
        <w:rPr>
          <w:rFonts w:eastAsia="Times New Roman" w:cs="Times New Roman"/>
          <w:lang w:eastAsia="cs-CZ"/>
        </w:rPr>
        <w:t>Účastník dále čestně prohlašuje, že dostane-li se Účastník nebo poddodavatel, jímž prokazoval kvalifikaci ve výběrovém řízení, do střetu zájmů dle § 4b Zákona o střetu zájmů, a to kdykoliv až do okamžiku ukončení výběrového řízení, oznámí tuto skutečnost bez zbytečného odkladu zadavateli veřejné zakázky.</w:t>
      </w:r>
    </w:p>
    <w:p w14:paraId="0876AD1E" w14:textId="77777777" w:rsidR="00F7000C" w:rsidRPr="00F7000C" w:rsidRDefault="00F7000C" w:rsidP="00F7000C">
      <w:pPr>
        <w:jc w:val="both"/>
        <w:rPr>
          <w:rFonts w:eastAsia="Times New Roman" w:cs="Times New Roman"/>
          <w:lang w:eastAsia="cs-CZ"/>
        </w:rPr>
      </w:pPr>
      <w:r w:rsidRPr="00F7000C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7368EC23" w14:textId="77777777" w:rsidR="00C1150E" w:rsidRDefault="00C1150E" w:rsidP="00A93A74">
      <w:pPr>
        <w:rPr>
          <w:lang w:eastAsia="cs-CZ"/>
        </w:rPr>
      </w:pPr>
    </w:p>
    <w:p w14:paraId="4B743435" w14:textId="357F6013" w:rsidR="00C1150E" w:rsidRDefault="00C1150E" w:rsidP="00A93A74">
      <w:pPr>
        <w:rPr>
          <w:lang w:eastAsia="cs-CZ"/>
        </w:rPr>
      </w:pPr>
    </w:p>
    <w:p w14:paraId="7295912A" w14:textId="2B805D94" w:rsidR="00C1150E" w:rsidRDefault="00C1150E" w:rsidP="00A93A74">
      <w:pPr>
        <w:rPr>
          <w:lang w:eastAsia="cs-CZ"/>
        </w:rPr>
      </w:pPr>
    </w:p>
    <w:p w14:paraId="7692CB5B" w14:textId="78906508" w:rsidR="00317B63" w:rsidRDefault="00317B63" w:rsidP="00A93A74">
      <w:pPr>
        <w:rPr>
          <w:lang w:eastAsia="cs-CZ"/>
        </w:rPr>
      </w:pPr>
    </w:p>
    <w:p w14:paraId="5680D13A" w14:textId="26E77883" w:rsidR="00317B63" w:rsidRDefault="00317B63" w:rsidP="00A93A74">
      <w:pPr>
        <w:rPr>
          <w:lang w:eastAsia="cs-CZ"/>
        </w:rPr>
      </w:pPr>
    </w:p>
    <w:p w14:paraId="1906F649" w14:textId="3B2306F1" w:rsidR="00317B63" w:rsidRDefault="00317B63" w:rsidP="00A93A74">
      <w:pPr>
        <w:rPr>
          <w:lang w:eastAsia="cs-CZ"/>
        </w:rPr>
      </w:pPr>
    </w:p>
    <w:p w14:paraId="49CE1CC6" w14:textId="0332ADE0" w:rsidR="00317B63" w:rsidRDefault="00317B63" w:rsidP="00A93A74">
      <w:pPr>
        <w:rPr>
          <w:lang w:eastAsia="cs-CZ"/>
        </w:rPr>
      </w:pPr>
    </w:p>
    <w:p w14:paraId="4A452AF6" w14:textId="5A8E0F3C" w:rsidR="00317B63" w:rsidRDefault="00317B63" w:rsidP="00A93A74">
      <w:pPr>
        <w:rPr>
          <w:lang w:eastAsia="cs-CZ"/>
        </w:rPr>
      </w:pPr>
    </w:p>
    <w:p w14:paraId="16EB68E9" w14:textId="60246CA3" w:rsidR="00317B63" w:rsidRDefault="00317B63" w:rsidP="00A93A74">
      <w:pPr>
        <w:rPr>
          <w:lang w:eastAsia="cs-CZ"/>
        </w:rPr>
      </w:pPr>
    </w:p>
    <w:p w14:paraId="706899AE" w14:textId="77DC9AB3" w:rsidR="00317B63" w:rsidRDefault="00317B63" w:rsidP="00A93A74">
      <w:pPr>
        <w:rPr>
          <w:lang w:eastAsia="cs-CZ"/>
        </w:rPr>
      </w:pPr>
    </w:p>
    <w:p w14:paraId="6527B3D8" w14:textId="3F2B582F" w:rsidR="00317B63" w:rsidRDefault="00317B63" w:rsidP="00A93A74">
      <w:pPr>
        <w:rPr>
          <w:lang w:eastAsia="cs-CZ"/>
        </w:rPr>
      </w:pPr>
    </w:p>
    <w:p w14:paraId="7CE2E06E" w14:textId="26C8E89A" w:rsidR="00317B63" w:rsidRDefault="00317B63" w:rsidP="00A93A74">
      <w:pPr>
        <w:rPr>
          <w:lang w:eastAsia="cs-CZ"/>
        </w:rPr>
      </w:pPr>
    </w:p>
    <w:p w14:paraId="0490338A" w14:textId="2B15F593" w:rsidR="00317B63" w:rsidRDefault="00317B63" w:rsidP="00A93A74">
      <w:pPr>
        <w:rPr>
          <w:lang w:eastAsia="cs-CZ"/>
        </w:rPr>
      </w:pPr>
    </w:p>
    <w:p w14:paraId="047AC3F9" w14:textId="74BCEA71" w:rsidR="00317B63" w:rsidRDefault="00317B63" w:rsidP="00A93A74">
      <w:pPr>
        <w:rPr>
          <w:lang w:eastAsia="cs-CZ"/>
        </w:rPr>
      </w:pPr>
    </w:p>
    <w:p w14:paraId="0E7AD9BB" w14:textId="19FF84F9" w:rsidR="00317B63" w:rsidRDefault="00317B63" w:rsidP="00A93A74">
      <w:pPr>
        <w:rPr>
          <w:lang w:eastAsia="cs-CZ"/>
        </w:rPr>
      </w:pPr>
    </w:p>
    <w:p w14:paraId="7A9CF41C" w14:textId="724DC417" w:rsidR="00317B63" w:rsidRDefault="00317B63" w:rsidP="00A93A74">
      <w:pPr>
        <w:rPr>
          <w:lang w:eastAsia="cs-CZ"/>
        </w:rPr>
      </w:pPr>
    </w:p>
    <w:p w14:paraId="2C68922E" w14:textId="42BCB0DF" w:rsidR="00317B63" w:rsidRDefault="00317B63" w:rsidP="00A93A74">
      <w:pPr>
        <w:rPr>
          <w:lang w:eastAsia="cs-CZ"/>
        </w:rPr>
      </w:pPr>
    </w:p>
    <w:p w14:paraId="069D788F" w14:textId="77777777" w:rsidR="004841C2" w:rsidRPr="00F75BFD" w:rsidRDefault="00037ECF" w:rsidP="00D6474A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102994139"/>
      <w:bookmarkStart w:id="9" w:name="_Toc238026465"/>
      <w:r w:rsidRPr="002126E7">
        <w:t>Čestné</w:t>
      </w:r>
      <w:r>
        <w:rPr>
          <w:rFonts w:eastAsia="Times New Roman"/>
        </w:rPr>
        <w:t xml:space="preserve"> prohlášení účastníka o splnění podmínek </w:t>
      </w:r>
      <w:bookmarkEnd w:id="8"/>
      <w:r w:rsidR="004841C2" w:rsidRPr="00F75BFD">
        <w:rPr>
          <w:rFonts w:eastAsia="Times New Roman"/>
        </w:rPr>
        <w:t>v souvislosti s mezinárodními sankcemi</w:t>
      </w:r>
      <w:bookmarkEnd w:id="9"/>
    </w:p>
    <w:p w14:paraId="6226C1AA" w14:textId="77777777" w:rsidR="004841C2" w:rsidRDefault="004841C2" w:rsidP="004841C2">
      <w:pPr>
        <w:spacing w:before="360" w:line="240" w:lineRule="auto"/>
        <w:jc w:val="both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03E08E0C" w14:textId="77777777" w:rsidR="004841C2" w:rsidRPr="00CF5F4D" w:rsidRDefault="004841C2" w:rsidP="004841C2">
      <w:pPr>
        <w:pStyle w:val="Odstavecseseznamem"/>
        <w:numPr>
          <w:ilvl w:val="0"/>
          <w:numId w:val="41"/>
        </w:numPr>
        <w:spacing w:after="200" w:line="276" w:lineRule="auto"/>
        <w:jc w:val="both"/>
        <w:rPr>
          <w:rFonts w:eastAsia="Times New Roman" w:cs="Times New Roman"/>
          <w:lang w:eastAsia="cs-CZ"/>
        </w:rPr>
      </w:pPr>
      <w:r w:rsidRPr="00CF5F4D">
        <w:rPr>
          <w:rFonts w:eastAsia="Times New Roman" w:cs="Times New Roman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8B61C6D" w14:textId="77777777" w:rsidR="004841C2" w:rsidRPr="00385E2B" w:rsidRDefault="004841C2" w:rsidP="004841C2">
      <w:pPr>
        <w:numPr>
          <w:ilvl w:val="0"/>
          <w:numId w:val="41"/>
        </w:numPr>
        <w:spacing w:line="240" w:lineRule="auto"/>
        <w:contextualSpacing/>
        <w:jc w:val="both"/>
        <w:rPr>
          <w:rFonts w:eastAsia="Calibri" w:cs="Times New Roman"/>
        </w:rPr>
      </w:pPr>
      <w:r w:rsidRPr="00385E2B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 Výběrovém</w:t>
      </w:r>
      <w:r w:rsidRPr="00385E2B">
        <w:rPr>
          <w:rFonts w:eastAsia="Times New Roman" w:cs="Times New Roman"/>
          <w:lang w:eastAsia="cs-CZ"/>
        </w:rPr>
        <w:t xml:space="preserve"> řízení, ani </w:t>
      </w:r>
      <w:r w:rsidRPr="00385E2B">
        <w:rPr>
          <w:rFonts w:eastAsia="Verdana" w:cs="Times New Roman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</w:rPr>
        <w:t xml:space="preserve"> </w:t>
      </w:r>
      <w:r w:rsidRPr="00385E2B">
        <w:rPr>
          <w:rFonts w:eastAsia="Calibri" w:cs="Times New Roman"/>
          <w:b/>
        </w:rPr>
        <w:t>nejsou</w:t>
      </w:r>
      <w:r w:rsidRPr="00385E2B">
        <w:rPr>
          <w:rFonts w:eastAsia="Calibri" w:cs="Times New Roman"/>
        </w:rPr>
        <w:t xml:space="preserve"> osobami </w:t>
      </w:r>
      <w:r w:rsidRPr="00385E2B">
        <w:rPr>
          <w:rFonts w:eastAsia="Verdana" w:cs="Times New Roman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</w:rPr>
        <w:t xml:space="preserve">, </w:t>
      </w:r>
    </w:p>
    <w:p w14:paraId="5D6D7908" w14:textId="77777777" w:rsidR="004841C2" w:rsidRPr="00385E2B" w:rsidRDefault="004841C2" w:rsidP="004841C2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4BC91646" w14:textId="77777777" w:rsidR="004841C2" w:rsidRPr="00385E2B" w:rsidRDefault="004841C2" w:rsidP="004841C2">
      <w:pPr>
        <w:numPr>
          <w:ilvl w:val="0"/>
          <w:numId w:val="41"/>
        </w:numPr>
        <w:spacing w:line="240" w:lineRule="auto"/>
        <w:contextualSpacing/>
        <w:jc w:val="both"/>
        <w:rPr>
          <w:rFonts w:eastAsia="Calibri" w:cs="Times New Roman"/>
        </w:rPr>
      </w:pPr>
      <w:r w:rsidRPr="00385E2B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lang w:eastAsia="cs-CZ"/>
        </w:rPr>
        <w:t>ve Výběrovém</w:t>
      </w:r>
      <w:r w:rsidRPr="00385E2B">
        <w:rPr>
          <w:rFonts w:eastAsia="Times New Roman" w:cs="Times New Roman"/>
          <w:lang w:eastAsia="cs-CZ"/>
        </w:rPr>
        <w:t xml:space="preserve"> řízení, ani </w:t>
      </w:r>
      <w:r w:rsidRPr="00385E2B">
        <w:rPr>
          <w:rFonts w:eastAsia="Verdana" w:cs="Times New Roman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</w:rPr>
        <w:t>nejsou</w:t>
      </w:r>
      <w:r w:rsidRPr="00385E2B">
        <w:rPr>
          <w:rFonts w:eastAsia="Verdana" w:cs="Times New Roman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</w:rPr>
        <w:t xml:space="preserve"> </w:t>
      </w:r>
      <w:r w:rsidRPr="00385E2B">
        <w:rPr>
          <w:rFonts w:eastAsia="Verdana" w:cs="Times New Roman"/>
        </w:rP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</w:rPr>
        <w:t xml:space="preserve"> </w:t>
      </w:r>
      <w:r w:rsidRPr="00385E2B">
        <w:rPr>
          <w:rFonts w:eastAsia="Verdana" w:cs="Times New Roman"/>
        </w:rPr>
        <w:t>(</w:t>
      </w:r>
      <w:r w:rsidRPr="00385E2B">
        <w:rPr>
          <w:rFonts w:eastAsia="Verdana" w:cs="Times New Roman"/>
          <w:b/>
        </w:rPr>
        <w:t>tzv. sankční seznamy</w:t>
      </w:r>
      <w:r w:rsidRPr="00385E2B">
        <w:rPr>
          <w:rFonts w:eastAsia="Verdana" w:cs="Times New Roman"/>
        </w:rPr>
        <w:t>)</w:t>
      </w:r>
      <w:r w:rsidRPr="00385E2B">
        <w:rPr>
          <w:rFonts w:eastAsia="Calibri" w:cs="Times New Roman"/>
        </w:rPr>
        <w:t>.</w:t>
      </w:r>
    </w:p>
    <w:p w14:paraId="7C686A9F" w14:textId="77777777" w:rsidR="004841C2" w:rsidRDefault="004841C2" w:rsidP="004841C2">
      <w:pPr>
        <w:spacing w:line="240" w:lineRule="auto"/>
        <w:jc w:val="both"/>
        <w:rPr>
          <w:rFonts w:eastAsia="Calibri" w:cs="Times New Roman"/>
        </w:rPr>
      </w:pPr>
    </w:p>
    <w:p w14:paraId="4CCF44E1" w14:textId="77777777" w:rsidR="004841C2" w:rsidRPr="00385E2B" w:rsidRDefault="004841C2" w:rsidP="004841C2">
      <w:pPr>
        <w:spacing w:line="240" w:lineRule="auto"/>
        <w:jc w:val="both"/>
        <w:rPr>
          <w:rFonts w:eastAsia="Calibri" w:cs="Times New Roman"/>
        </w:rPr>
      </w:pPr>
      <w:r w:rsidRPr="00385E2B">
        <w:rPr>
          <w:rFonts w:eastAsia="Calibri" w:cs="Times New Roman"/>
        </w:rPr>
        <w:t xml:space="preserve">Účastník dále čestně prohlašuje, že přestane-li on </w:t>
      </w:r>
      <w:r w:rsidRPr="00385E2B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lang w:eastAsia="cs-CZ"/>
        </w:rPr>
        <w:t>e Výběrovém</w:t>
      </w:r>
      <w:r w:rsidRPr="00385E2B">
        <w:rPr>
          <w:rFonts w:eastAsia="Times New Roman" w:cs="Times New Roman"/>
          <w:lang w:eastAsia="cs-CZ"/>
        </w:rPr>
        <w:t xml:space="preserve"> řízení, nebo některý</w:t>
      </w:r>
      <w:r w:rsidRPr="00385E2B">
        <w:rPr>
          <w:rFonts w:eastAsia="Verdana" w:cs="Times New Roman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</w:rPr>
        <w:t>Výběrového</w:t>
      </w:r>
      <w:r w:rsidRPr="00385E2B">
        <w:rPr>
          <w:rFonts w:eastAsia="Calibri" w:cs="Times New Roman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</w:rPr>
        <w:t xml:space="preserve">do 3 pracovních dnů </w:t>
      </w:r>
      <w:r w:rsidRPr="00385E2B">
        <w:rPr>
          <w:rFonts w:eastAsia="Calibri" w:cs="Times New Roman"/>
        </w:rPr>
        <w:t>ode dne, kdy přestal splňovat výše uvedené podmínky, k nimž se toto četné prohlášení vztahuje, zadavateli Veřejné zakázky.</w:t>
      </w:r>
    </w:p>
    <w:p w14:paraId="5CEBE730" w14:textId="77777777" w:rsidR="004841C2" w:rsidRDefault="004841C2" w:rsidP="004841C2">
      <w:pPr>
        <w:rPr>
          <w:rFonts w:eastAsia="Times New Roman" w:cs="Times New Roman"/>
          <w:lang w:eastAsia="cs-CZ"/>
        </w:rPr>
      </w:pPr>
      <w:r w:rsidRPr="00385E2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0105E0AB" w14:textId="172AB845" w:rsidR="004841C2" w:rsidRPr="004841C2" w:rsidRDefault="004841C2" w:rsidP="004841C2">
      <w:pPr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5988BD30" w14:textId="77777777" w:rsidR="004841C2" w:rsidRPr="00AE7B66" w:rsidRDefault="004841C2" w:rsidP="004841C2">
      <w:pPr>
        <w:spacing w:before="360"/>
        <w:rPr>
          <w:highlight w:val="yellow"/>
        </w:rPr>
      </w:pPr>
      <w:r w:rsidRPr="00AE7B66">
        <w:rPr>
          <w:highlight w:val="yellow"/>
        </w:rPr>
        <w:t>Jméno a Příjmení</w:t>
      </w:r>
    </w:p>
    <w:p w14:paraId="6D4D4886" w14:textId="6DCEB5B3" w:rsidR="00037ECF" w:rsidRPr="00F0533E" w:rsidRDefault="004841C2" w:rsidP="004841C2">
      <w:pPr>
        <w:spacing w:line="240" w:lineRule="auto"/>
        <w:jc w:val="both"/>
      </w:pPr>
      <w:r w:rsidRPr="00AE7B66">
        <w:rPr>
          <w:highlight w:val="yellow"/>
        </w:rPr>
        <w:t>funkce osoby</w:t>
      </w:r>
    </w:p>
    <w:sectPr w:rsidR="00037ECF" w:rsidRPr="00F0533E" w:rsidSect="00027E55">
      <w:headerReference w:type="even" r:id="rId15"/>
      <w:headerReference w:type="default" r:id="rId16"/>
      <w:headerReference w:type="first" r:id="rId17"/>
      <w:footerReference w:type="first" r:id="rId18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C5C70" w14:textId="77777777" w:rsidR="001510A0" w:rsidRDefault="001510A0" w:rsidP="00962258">
      <w:pPr>
        <w:spacing w:after="0" w:line="240" w:lineRule="auto"/>
      </w:pPr>
      <w:r>
        <w:separator/>
      </w:r>
    </w:p>
  </w:endnote>
  <w:endnote w:type="continuationSeparator" w:id="0">
    <w:p w14:paraId="5D94A452" w14:textId="77777777" w:rsidR="001510A0" w:rsidRDefault="001510A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3C4B718D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34D44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34D44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F1715C" w:rsidRDefault="00F1715C" w:rsidP="00D831A3">
          <w:pPr>
            <w:pStyle w:val="Zpat"/>
          </w:pPr>
        </w:p>
      </w:tc>
    </w:tr>
  </w:tbl>
  <w:p w14:paraId="6E617E83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E6682C" id="Straight Connector 3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182E9D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2FF1878C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34D4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34D44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88479C8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1DFF922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86541E0" w14:textId="77777777" w:rsidR="00F1715C" w:rsidRDefault="00F1715C" w:rsidP="00924ACC">
          <w:pPr>
            <w:pStyle w:val="Zpat"/>
          </w:pPr>
          <w:r>
            <w:t>www.</w:t>
          </w:r>
          <w:r w:rsidR="00924ACC">
            <w:t>spravazeleznic</w:t>
          </w:r>
          <w:r>
            <w:t>.cz</w:t>
          </w:r>
        </w:p>
      </w:tc>
      <w:tc>
        <w:tcPr>
          <w:tcW w:w="2921" w:type="dxa"/>
        </w:tcPr>
        <w:p w14:paraId="3F9D14E1" w14:textId="735D4E5D" w:rsidR="00421416" w:rsidRDefault="00421416" w:rsidP="00460660">
          <w:pPr>
            <w:pStyle w:val="Zpat"/>
          </w:pPr>
        </w:p>
      </w:tc>
    </w:tr>
  </w:tbl>
  <w:p w14:paraId="37B5829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8C4A61" id="Straight Connector 7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9E473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F1715C" w:rsidRPr="00460660" w:rsidRDefault="00F1715C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27E55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4342F815" w:rsidR="00027E55" w:rsidRPr="00B8518B" w:rsidRDefault="00027E55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F1D49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F1D49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027E55" w:rsidRDefault="00027E55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027E55" w:rsidRDefault="00027E55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027E55" w:rsidRDefault="00027E55" w:rsidP="00460660">
          <w:pPr>
            <w:pStyle w:val="Zpat"/>
          </w:pPr>
        </w:p>
      </w:tc>
    </w:tr>
  </w:tbl>
  <w:p w14:paraId="3AAAB634" w14:textId="77777777" w:rsidR="00027E55" w:rsidRPr="00B8518B" w:rsidRDefault="00027E55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AD5796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D48A85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027E55" w:rsidRPr="00460660" w:rsidRDefault="00027E55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F26C8" w14:textId="77777777" w:rsidR="001510A0" w:rsidRDefault="001510A0" w:rsidP="00962258">
      <w:pPr>
        <w:spacing w:after="0" w:line="240" w:lineRule="auto"/>
      </w:pPr>
      <w:r>
        <w:separator/>
      </w:r>
    </w:p>
  </w:footnote>
  <w:footnote w:type="continuationSeparator" w:id="0">
    <w:p w14:paraId="18635D31" w14:textId="77777777" w:rsidR="001510A0" w:rsidRDefault="001510A0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225620" w:rsidRDefault="002256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51019F">
        <w:t>Takový c</w:t>
      </w:r>
      <w:r>
        <w:t xml:space="preserve">ertifikát v českém prostředí vydávají </w:t>
      </w:r>
      <w:r w:rsidR="0051019F">
        <w:t>následující</w:t>
      </w:r>
      <w:r>
        <w:t xml:space="preserve"> poskytovatelé: </w:t>
      </w:r>
      <w:r w:rsidR="000F7070">
        <w:t xml:space="preserve">a) </w:t>
      </w:r>
      <w:r w:rsidRPr="0051019F">
        <w:rPr>
          <w:b/>
        </w:rPr>
        <w:t>Česká pošta, s. p.,</w:t>
      </w:r>
      <w:r w:rsidR="000F7070">
        <w:rPr>
          <w:b/>
        </w:rPr>
        <w:t xml:space="preserve"> </w:t>
      </w:r>
      <w:r w:rsidR="000F7070" w:rsidRPr="0051019F">
        <w:t>b)</w:t>
      </w:r>
      <w:r w:rsidRPr="0051019F">
        <w:rPr>
          <w:b/>
        </w:rPr>
        <w:t xml:space="preserve"> eldentity a.s.,</w:t>
      </w:r>
      <w:r w:rsidRPr="000F7070">
        <w:t xml:space="preserve"> </w:t>
      </w:r>
      <w:r w:rsidR="000F7070" w:rsidRPr="0051019F">
        <w:t>c)</w:t>
      </w:r>
      <w:r w:rsidR="000F7070">
        <w:rPr>
          <w:b/>
        </w:rPr>
        <w:t xml:space="preserve"> </w:t>
      </w:r>
      <w:r w:rsidRPr="0051019F">
        <w:rPr>
          <w:b/>
        </w:rPr>
        <w:t>První certifikační autori</w:t>
      </w:r>
      <w:r w:rsidR="000F7070" w:rsidRPr="0051019F">
        <w:rPr>
          <w:b/>
        </w:rPr>
        <w:t>ta, a.s.</w:t>
      </w:r>
    </w:p>
  </w:footnote>
  <w:footnote w:id="2">
    <w:p w14:paraId="50C509E3" w14:textId="77777777" w:rsidR="00E85D44" w:rsidRDefault="00E85D44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E85D44" w:rsidRDefault="00E85D44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7E168A1A" w:rsidR="00F1715C" w:rsidRPr="00D6163D" w:rsidRDefault="00027E55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141958068" name="Obrázek 11419580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F1715C" w:rsidRPr="00460660" w:rsidRDefault="00F1715C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97427" w14:textId="1EBE1ACA" w:rsidR="00F7000C" w:rsidRDefault="00F7000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F3F52" w14:textId="58931CA0" w:rsidR="00F7000C" w:rsidRDefault="00F7000C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4C50F350" w:rsidR="00027E55" w:rsidRPr="00027E55" w:rsidRDefault="00027E55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hybridMultilevel"/>
    <w:tmpl w:val="42CCE81A"/>
    <w:lvl w:ilvl="0" w:tplc="69740438">
      <w:start w:val="1"/>
      <w:numFmt w:val="decimal"/>
      <w:lvlText w:val="Kapitola %1.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AAF0A8C"/>
    <w:multiLevelType w:val="multilevel"/>
    <w:tmpl w:val="0D34D660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274CC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867A7F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644925">
    <w:abstractNumId w:val="3"/>
  </w:num>
  <w:num w:numId="2" w16cid:durableId="1193955449">
    <w:abstractNumId w:val="1"/>
  </w:num>
  <w:num w:numId="3" w16cid:durableId="2913234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641187">
    <w:abstractNumId w:val="10"/>
  </w:num>
  <w:num w:numId="5" w16cid:durableId="1506675796">
    <w:abstractNumId w:val="5"/>
  </w:num>
  <w:num w:numId="6" w16cid:durableId="1200628476">
    <w:abstractNumId w:val="7"/>
  </w:num>
  <w:num w:numId="7" w16cid:durableId="854149662">
    <w:abstractNumId w:val="0"/>
  </w:num>
  <w:num w:numId="8" w16cid:durableId="1828091720">
    <w:abstractNumId w:val="8"/>
  </w:num>
  <w:num w:numId="9" w16cid:durableId="10886952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3846973">
    <w:abstractNumId w:val="7"/>
  </w:num>
  <w:num w:numId="11" w16cid:durableId="1947495732">
    <w:abstractNumId w:val="1"/>
  </w:num>
  <w:num w:numId="12" w16cid:durableId="73285204">
    <w:abstractNumId w:val="7"/>
  </w:num>
  <w:num w:numId="13" w16cid:durableId="1944650745">
    <w:abstractNumId w:val="7"/>
  </w:num>
  <w:num w:numId="14" w16cid:durableId="256377600">
    <w:abstractNumId w:val="7"/>
  </w:num>
  <w:num w:numId="15" w16cid:durableId="854349769">
    <w:abstractNumId w:val="7"/>
  </w:num>
  <w:num w:numId="16" w16cid:durableId="1572888294">
    <w:abstractNumId w:val="11"/>
  </w:num>
  <w:num w:numId="17" w16cid:durableId="713624746">
    <w:abstractNumId w:val="3"/>
  </w:num>
  <w:num w:numId="18" w16cid:durableId="288323340">
    <w:abstractNumId w:val="11"/>
  </w:num>
  <w:num w:numId="19" w16cid:durableId="1571231521">
    <w:abstractNumId w:val="11"/>
  </w:num>
  <w:num w:numId="20" w16cid:durableId="1209027147">
    <w:abstractNumId w:val="11"/>
  </w:num>
  <w:num w:numId="21" w16cid:durableId="373189343">
    <w:abstractNumId w:val="11"/>
  </w:num>
  <w:num w:numId="22" w16cid:durableId="1419211896">
    <w:abstractNumId w:val="7"/>
  </w:num>
  <w:num w:numId="23" w16cid:durableId="70205226">
    <w:abstractNumId w:val="1"/>
  </w:num>
  <w:num w:numId="24" w16cid:durableId="878011681">
    <w:abstractNumId w:val="7"/>
  </w:num>
  <w:num w:numId="25" w16cid:durableId="1786002838">
    <w:abstractNumId w:val="7"/>
  </w:num>
  <w:num w:numId="26" w16cid:durableId="2006516235">
    <w:abstractNumId w:val="7"/>
  </w:num>
  <w:num w:numId="27" w16cid:durableId="444547957">
    <w:abstractNumId w:val="7"/>
  </w:num>
  <w:num w:numId="28" w16cid:durableId="771361432">
    <w:abstractNumId w:val="11"/>
  </w:num>
  <w:num w:numId="29" w16cid:durableId="186414026">
    <w:abstractNumId w:val="3"/>
  </w:num>
  <w:num w:numId="30" w16cid:durableId="356124750">
    <w:abstractNumId w:val="11"/>
  </w:num>
  <w:num w:numId="31" w16cid:durableId="1712732041">
    <w:abstractNumId w:val="11"/>
  </w:num>
  <w:num w:numId="32" w16cid:durableId="1890918464">
    <w:abstractNumId w:val="11"/>
  </w:num>
  <w:num w:numId="33" w16cid:durableId="1666663379">
    <w:abstractNumId w:val="11"/>
  </w:num>
  <w:num w:numId="34" w16cid:durableId="1695692879">
    <w:abstractNumId w:val="4"/>
  </w:num>
  <w:num w:numId="35" w16cid:durableId="1274942632">
    <w:abstractNumId w:val="14"/>
  </w:num>
  <w:num w:numId="36" w16cid:durableId="599335313">
    <w:abstractNumId w:val="15"/>
  </w:num>
  <w:num w:numId="37" w16cid:durableId="1226573000">
    <w:abstractNumId w:val="2"/>
  </w:num>
  <w:num w:numId="38" w16cid:durableId="2109543047">
    <w:abstractNumId w:val="12"/>
  </w:num>
  <w:num w:numId="39" w16cid:durableId="13660609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686198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42391284">
    <w:abstractNumId w:val="6"/>
  </w:num>
  <w:num w:numId="42" w16cid:durableId="1389607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37ECF"/>
    <w:rsid w:val="00045E47"/>
    <w:rsid w:val="000659E1"/>
    <w:rsid w:val="00072C1E"/>
    <w:rsid w:val="00080FD5"/>
    <w:rsid w:val="00097793"/>
    <w:rsid w:val="00097A05"/>
    <w:rsid w:val="000A412D"/>
    <w:rsid w:val="000A5BCA"/>
    <w:rsid w:val="000C2C23"/>
    <w:rsid w:val="000D3F51"/>
    <w:rsid w:val="000E23A7"/>
    <w:rsid w:val="000F7070"/>
    <w:rsid w:val="00102B68"/>
    <w:rsid w:val="0010693F"/>
    <w:rsid w:val="00114472"/>
    <w:rsid w:val="00132EAF"/>
    <w:rsid w:val="00134D44"/>
    <w:rsid w:val="001364E0"/>
    <w:rsid w:val="001510A0"/>
    <w:rsid w:val="001550BC"/>
    <w:rsid w:val="001605B9"/>
    <w:rsid w:val="00170EC5"/>
    <w:rsid w:val="00171BF4"/>
    <w:rsid w:val="001747C1"/>
    <w:rsid w:val="00184743"/>
    <w:rsid w:val="00190137"/>
    <w:rsid w:val="001E7536"/>
    <w:rsid w:val="001F49FF"/>
    <w:rsid w:val="00207DF5"/>
    <w:rsid w:val="002243A8"/>
    <w:rsid w:val="002246E5"/>
    <w:rsid w:val="00225620"/>
    <w:rsid w:val="002305E9"/>
    <w:rsid w:val="0023070F"/>
    <w:rsid w:val="00254553"/>
    <w:rsid w:val="00275CFF"/>
    <w:rsid w:val="00280E07"/>
    <w:rsid w:val="00293E5A"/>
    <w:rsid w:val="002C31BF"/>
    <w:rsid w:val="002D08B1"/>
    <w:rsid w:val="002D58E3"/>
    <w:rsid w:val="002E0CD7"/>
    <w:rsid w:val="002F50CD"/>
    <w:rsid w:val="00304B06"/>
    <w:rsid w:val="003073A3"/>
    <w:rsid w:val="003079C6"/>
    <w:rsid w:val="0031280B"/>
    <w:rsid w:val="00317B63"/>
    <w:rsid w:val="00321D98"/>
    <w:rsid w:val="003221F2"/>
    <w:rsid w:val="00341DCF"/>
    <w:rsid w:val="00354C5C"/>
    <w:rsid w:val="00357AE7"/>
    <w:rsid w:val="00357BC6"/>
    <w:rsid w:val="0036634F"/>
    <w:rsid w:val="00393C30"/>
    <w:rsid w:val="003956C6"/>
    <w:rsid w:val="003B4FA1"/>
    <w:rsid w:val="003B596F"/>
    <w:rsid w:val="003D7BC5"/>
    <w:rsid w:val="003E7DD3"/>
    <w:rsid w:val="00402201"/>
    <w:rsid w:val="00421416"/>
    <w:rsid w:val="00425AB2"/>
    <w:rsid w:val="00435126"/>
    <w:rsid w:val="00441430"/>
    <w:rsid w:val="00450F07"/>
    <w:rsid w:val="00453CD3"/>
    <w:rsid w:val="00460660"/>
    <w:rsid w:val="00472A8B"/>
    <w:rsid w:val="004841C2"/>
    <w:rsid w:val="00486107"/>
    <w:rsid w:val="00487AC9"/>
    <w:rsid w:val="00491827"/>
    <w:rsid w:val="004B348C"/>
    <w:rsid w:val="004C4399"/>
    <w:rsid w:val="004C76E9"/>
    <w:rsid w:val="004C787C"/>
    <w:rsid w:val="004D11BE"/>
    <w:rsid w:val="004D6264"/>
    <w:rsid w:val="004D65B6"/>
    <w:rsid w:val="004E143C"/>
    <w:rsid w:val="004E3A53"/>
    <w:rsid w:val="004F1D49"/>
    <w:rsid w:val="004F20BC"/>
    <w:rsid w:val="004F4B9B"/>
    <w:rsid w:val="004F69EA"/>
    <w:rsid w:val="0051019F"/>
    <w:rsid w:val="00511AB9"/>
    <w:rsid w:val="005221C3"/>
    <w:rsid w:val="00523EA7"/>
    <w:rsid w:val="00553375"/>
    <w:rsid w:val="00557C28"/>
    <w:rsid w:val="005736B7"/>
    <w:rsid w:val="00575E5A"/>
    <w:rsid w:val="005B0CD3"/>
    <w:rsid w:val="005B219F"/>
    <w:rsid w:val="005D6E8B"/>
    <w:rsid w:val="005D7BA6"/>
    <w:rsid w:val="005D7E39"/>
    <w:rsid w:val="005F1404"/>
    <w:rsid w:val="00604C12"/>
    <w:rsid w:val="0061068E"/>
    <w:rsid w:val="00613242"/>
    <w:rsid w:val="006147F2"/>
    <w:rsid w:val="006154C0"/>
    <w:rsid w:val="00616D48"/>
    <w:rsid w:val="00641E07"/>
    <w:rsid w:val="00654420"/>
    <w:rsid w:val="00654F3A"/>
    <w:rsid w:val="00660AD3"/>
    <w:rsid w:val="00677B7F"/>
    <w:rsid w:val="006A5570"/>
    <w:rsid w:val="006A689C"/>
    <w:rsid w:val="006B3D79"/>
    <w:rsid w:val="006D7AFE"/>
    <w:rsid w:val="006E0578"/>
    <w:rsid w:val="006E314D"/>
    <w:rsid w:val="006E3B32"/>
    <w:rsid w:val="006E5C6C"/>
    <w:rsid w:val="006F5E61"/>
    <w:rsid w:val="0070555B"/>
    <w:rsid w:val="00710723"/>
    <w:rsid w:val="007116AD"/>
    <w:rsid w:val="00723ED1"/>
    <w:rsid w:val="00733DB5"/>
    <w:rsid w:val="00743525"/>
    <w:rsid w:val="00745150"/>
    <w:rsid w:val="007464E9"/>
    <w:rsid w:val="00754B55"/>
    <w:rsid w:val="0076286B"/>
    <w:rsid w:val="00766846"/>
    <w:rsid w:val="00774B29"/>
    <w:rsid w:val="0077673A"/>
    <w:rsid w:val="00784411"/>
    <w:rsid w:val="007846E1"/>
    <w:rsid w:val="007B061D"/>
    <w:rsid w:val="007B570C"/>
    <w:rsid w:val="007B6D10"/>
    <w:rsid w:val="007C589B"/>
    <w:rsid w:val="007E4A6E"/>
    <w:rsid w:val="007F56A7"/>
    <w:rsid w:val="00807DD0"/>
    <w:rsid w:val="008166E1"/>
    <w:rsid w:val="0084684F"/>
    <w:rsid w:val="00852ECA"/>
    <w:rsid w:val="00856FDD"/>
    <w:rsid w:val="008659F3"/>
    <w:rsid w:val="00882189"/>
    <w:rsid w:val="00886D4B"/>
    <w:rsid w:val="00895406"/>
    <w:rsid w:val="008A3568"/>
    <w:rsid w:val="008B1A2C"/>
    <w:rsid w:val="008C41B6"/>
    <w:rsid w:val="008D03B9"/>
    <w:rsid w:val="008F18D6"/>
    <w:rsid w:val="008F2D67"/>
    <w:rsid w:val="008F79EC"/>
    <w:rsid w:val="00904780"/>
    <w:rsid w:val="00922385"/>
    <w:rsid w:val="009223DF"/>
    <w:rsid w:val="00923DE9"/>
    <w:rsid w:val="00924ACC"/>
    <w:rsid w:val="009266D7"/>
    <w:rsid w:val="009321A4"/>
    <w:rsid w:val="00932ED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6177B"/>
    <w:rsid w:val="00A66136"/>
    <w:rsid w:val="00A92E7F"/>
    <w:rsid w:val="00A93A74"/>
    <w:rsid w:val="00A9742C"/>
    <w:rsid w:val="00AA4CBB"/>
    <w:rsid w:val="00AA65FA"/>
    <w:rsid w:val="00AA7351"/>
    <w:rsid w:val="00AD056F"/>
    <w:rsid w:val="00AD2FF4"/>
    <w:rsid w:val="00AD6731"/>
    <w:rsid w:val="00AE7B66"/>
    <w:rsid w:val="00B15D0D"/>
    <w:rsid w:val="00B27D45"/>
    <w:rsid w:val="00B468D2"/>
    <w:rsid w:val="00B75EE1"/>
    <w:rsid w:val="00B77481"/>
    <w:rsid w:val="00B841E1"/>
    <w:rsid w:val="00B8518B"/>
    <w:rsid w:val="00B87D91"/>
    <w:rsid w:val="00B93EF0"/>
    <w:rsid w:val="00BA6024"/>
    <w:rsid w:val="00BD1C7A"/>
    <w:rsid w:val="00BD7E91"/>
    <w:rsid w:val="00BE3F29"/>
    <w:rsid w:val="00C02D0A"/>
    <w:rsid w:val="00C03A6E"/>
    <w:rsid w:val="00C044EE"/>
    <w:rsid w:val="00C1150E"/>
    <w:rsid w:val="00C228EE"/>
    <w:rsid w:val="00C318AA"/>
    <w:rsid w:val="00C36323"/>
    <w:rsid w:val="00C376A9"/>
    <w:rsid w:val="00C44F6A"/>
    <w:rsid w:val="00C47AE3"/>
    <w:rsid w:val="00C524FC"/>
    <w:rsid w:val="00C636FB"/>
    <w:rsid w:val="00C87B78"/>
    <w:rsid w:val="00CA1E98"/>
    <w:rsid w:val="00CD1FC4"/>
    <w:rsid w:val="00D21061"/>
    <w:rsid w:val="00D4108E"/>
    <w:rsid w:val="00D6163D"/>
    <w:rsid w:val="00D6474A"/>
    <w:rsid w:val="00D65F2B"/>
    <w:rsid w:val="00D73D46"/>
    <w:rsid w:val="00D831A3"/>
    <w:rsid w:val="00D85AD2"/>
    <w:rsid w:val="00DC75F3"/>
    <w:rsid w:val="00DD46F3"/>
    <w:rsid w:val="00DE106D"/>
    <w:rsid w:val="00DE1BFA"/>
    <w:rsid w:val="00DE56F2"/>
    <w:rsid w:val="00DF116D"/>
    <w:rsid w:val="00E03096"/>
    <w:rsid w:val="00E34137"/>
    <w:rsid w:val="00E36C4A"/>
    <w:rsid w:val="00E46950"/>
    <w:rsid w:val="00E51CA0"/>
    <w:rsid w:val="00E85D44"/>
    <w:rsid w:val="00EB104F"/>
    <w:rsid w:val="00EB3EA0"/>
    <w:rsid w:val="00ED14BD"/>
    <w:rsid w:val="00F0533E"/>
    <w:rsid w:val="00F1048D"/>
    <w:rsid w:val="00F12DEC"/>
    <w:rsid w:val="00F1715C"/>
    <w:rsid w:val="00F310F8"/>
    <w:rsid w:val="00F35939"/>
    <w:rsid w:val="00F44645"/>
    <w:rsid w:val="00F45607"/>
    <w:rsid w:val="00F4790C"/>
    <w:rsid w:val="00F507BD"/>
    <w:rsid w:val="00F5558F"/>
    <w:rsid w:val="00F659EB"/>
    <w:rsid w:val="00F7000C"/>
    <w:rsid w:val="00F71AD0"/>
    <w:rsid w:val="00F76E9F"/>
    <w:rsid w:val="00F86BA6"/>
    <w:rsid w:val="00FA0697"/>
    <w:rsid w:val="00FC4B68"/>
    <w:rsid w:val="00FC5583"/>
    <w:rsid w:val="00FC6389"/>
    <w:rsid w:val="00FD5052"/>
    <w:rsid w:val="00FD54F3"/>
    <w:rsid w:val="00FF567A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7659EEC4-40E5-4A7A-8ED1-B1970074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7D45"/>
    <w:pPr>
      <w:tabs>
        <w:tab w:val="left" w:pos="1440"/>
        <w:tab w:val="right" w:leader="dot" w:pos="8692"/>
      </w:tabs>
      <w:spacing w:after="100"/>
      <w:ind w:left="142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character" w:customStyle="1" w:styleId="normaltextrun">
    <w:name w:val="normaltextrun"/>
    <w:basedOn w:val="Standardnpsmoodstavce"/>
    <w:rsid w:val="00484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1281CD7-8307-4D95-9BA8-4156642A00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66</TotalTime>
  <Pages>8</Pages>
  <Words>1518</Words>
  <Characters>8960</Characters>
  <Application>Microsoft Office Word</Application>
  <DocSecurity>0</DocSecurity>
  <Lines>74</Lines>
  <Paragraphs>20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Nadpisy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/>
      <vt:lpstr>    Základní údaje k nabídce</vt:lpstr>
      <vt:lpstr>    Čestné prohlášení o splnění základní způsobilosti</vt:lpstr>
      <vt:lpstr>    Čestné prohlášení účastníka k neuzavření zakázaných dohod</vt:lpstr>
      <vt:lpstr>    Seznam osob</vt:lpstr>
      <vt:lpstr>    Seznam významných služeb</vt:lpstr>
      <vt:lpstr>    Čestné prohlášení účastníka o střetu zájmů</vt:lpstr>
      <vt:lpstr>    Čestné prohlášení účastníka o splnění podmínek v souvislosti s mezinárodními san</vt:lpstr>
      <vt:lpstr/>
    </vt:vector>
  </TitlesOfParts>
  <Company>Správa železnic</Company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Bauerová Pavlína</cp:lastModifiedBy>
  <cp:revision>7</cp:revision>
  <cp:lastPrinted>2017-11-28T17:18:00Z</cp:lastPrinted>
  <dcterms:created xsi:type="dcterms:W3CDTF">2026-08-19T08:06:00Z</dcterms:created>
  <dcterms:modified xsi:type="dcterms:W3CDTF">2026-08-19T10:00:00Z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